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1E80E8DF"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4427D3">
        <w:rPr>
          <w:rFonts w:cs="Arial"/>
          <w:b/>
          <w:noProof/>
          <w:sz w:val="24"/>
        </w:rPr>
        <w:t>S2-240</w:t>
      </w:r>
      <w:r w:rsidR="00800429">
        <w:rPr>
          <w:rFonts w:cs="Arial"/>
          <w:b/>
          <w:noProof/>
          <w:sz w:val="24"/>
        </w:rPr>
        <w:t>3365</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4115E2F7"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5A04F9">
        <w:rPr>
          <w:rFonts w:ascii="Arial" w:hAnsi="Arial" w:cs="Arial"/>
          <w:b/>
        </w:rPr>
        <w:t>New s</w:t>
      </w:r>
      <w:r w:rsidR="00A307E6">
        <w:rPr>
          <w:rFonts w:ascii="Arial" w:hAnsi="Arial" w:cs="Arial"/>
          <w:b/>
        </w:rPr>
        <w:t xml:space="preserve">olution for </w:t>
      </w:r>
      <w:proofErr w:type="spellStart"/>
      <w:r w:rsidR="00A307E6">
        <w:rPr>
          <w:rFonts w:ascii="Arial" w:hAnsi="Arial" w:cs="Arial"/>
          <w:b/>
        </w:rPr>
        <w:t>KI#</w:t>
      </w:r>
      <w:r w:rsidR="00A40A74">
        <w:rPr>
          <w:rFonts w:ascii="Arial" w:hAnsi="Arial" w:cs="Arial"/>
          <w:b/>
        </w:rPr>
        <w:t>2</w:t>
      </w:r>
      <w:proofErr w:type="spellEnd"/>
      <w:r w:rsidR="00A307E6">
        <w:rPr>
          <w:rFonts w:ascii="Arial" w:hAnsi="Arial" w:cs="Arial"/>
          <w:b/>
        </w:rPr>
        <w:t xml:space="preserve">: </w:t>
      </w:r>
      <w:bookmarkStart w:id="1" w:name="_Hlk158739939"/>
      <w:r w:rsidR="00A40A74">
        <w:rPr>
          <w:rFonts w:ascii="Arial" w:hAnsi="Arial" w:cs="Arial"/>
          <w:b/>
        </w:rPr>
        <w:t>Selecting an EAS server leveraging analytics</w:t>
      </w:r>
      <w:bookmarkEnd w:id="1"/>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775D7395"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3476B8">
        <w:rPr>
          <w:rFonts w:ascii="Arial" w:hAnsi="Arial" w:cs="Arial"/>
          <w:b/>
        </w:rPr>
        <w:t>9</w:t>
      </w:r>
    </w:p>
    <w:p w14:paraId="54A868D8" w14:textId="366C86AF"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C829A3" w:rsidRPr="00374B9F">
        <w:rPr>
          <w:rFonts w:ascii="Arial" w:hAnsi="Arial" w:cs="Arial"/>
          <w:b/>
        </w:rPr>
        <w:t>FS_</w:t>
      </w:r>
      <w:r w:rsidR="003476B8">
        <w:rPr>
          <w:rFonts w:ascii="Arial" w:hAnsi="Arial" w:cs="Arial"/>
          <w:b/>
        </w:rPr>
        <w:t>eEDGE_5GC_ph3</w:t>
      </w:r>
      <w:proofErr w:type="spellEnd"/>
      <w:r w:rsidR="00F429F5" w:rsidRPr="00374B9F">
        <w:rPr>
          <w:rFonts w:ascii="Arial" w:hAnsi="Arial" w:cs="Arial"/>
          <w:b/>
          <w:bCs/>
        </w:rPr>
        <w:t xml:space="preserve"> </w:t>
      </w:r>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2" w:name="_Hlk514274591"/>
      <w:r w:rsidRPr="00374B9F">
        <w:rPr>
          <w:lang w:eastAsia="ko-KR"/>
        </w:rPr>
        <w:t>1</w:t>
      </w:r>
      <w:r w:rsidRPr="00374B9F">
        <w:rPr>
          <w:lang w:eastAsia="ko-KR"/>
        </w:rPr>
        <w:tab/>
      </w:r>
      <w:bookmarkEnd w:id="2"/>
      <w:r w:rsidR="00112E12" w:rsidRPr="00374B9F">
        <w:rPr>
          <w:lang w:eastAsia="ko-KR"/>
        </w:rPr>
        <w:tab/>
      </w:r>
      <w:r w:rsidR="00317360" w:rsidRPr="00374B9F">
        <w:rPr>
          <w:lang w:eastAsia="ko-KR"/>
        </w:rPr>
        <w:t>Discussion</w:t>
      </w:r>
    </w:p>
    <w:p w14:paraId="1CFA8EBB" w14:textId="684AE6FC" w:rsidR="00B85048" w:rsidRDefault="00DA51A5" w:rsidP="00A468A4">
      <w:pPr>
        <w:rPr>
          <w:lang w:eastAsia="ko-KR"/>
        </w:rPr>
      </w:pPr>
      <w:r>
        <w:rPr>
          <w:lang w:eastAsia="ko-KR"/>
        </w:rPr>
        <w:t xml:space="preserve">This solution addresses the objectives of Key Issue 2 and </w:t>
      </w:r>
      <w:proofErr w:type="gramStart"/>
      <w:r>
        <w:rPr>
          <w:lang w:eastAsia="ko-KR"/>
        </w:rPr>
        <w:t>in particular selecting</w:t>
      </w:r>
      <w:proofErr w:type="gramEnd"/>
      <w:r>
        <w:rPr>
          <w:lang w:eastAsia="ko-KR"/>
        </w:rPr>
        <w:t xml:space="preserve"> the most suitable local </w:t>
      </w:r>
      <w:proofErr w:type="spellStart"/>
      <w:r>
        <w:rPr>
          <w:lang w:eastAsia="ko-KR"/>
        </w:rPr>
        <w:t>UPF</w:t>
      </w:r>
      <w:proofErr w:type="spellEnd"/>
      <w:r>
        <w:rPr>
          <w:lang w:eastAsia="ko-KR"/>
        </w:rPr>
        <w:t xml:space="preserve"> and EAS considering end to end delay.</w:t>
      </w:r>
    </w:p>
    <w:p w14:paraId="07DBBE8B" w14:textId="6DF1BB3D" w:rsidR="00DA51A5" w:rsidRDefault="00DA51A5" w:rsidP="00DA51A5">
      <w:pPr>
        <w:rPr>
          <w:lang w:eastAsia="ko-KR"/>
        </w:rPr>
      </w:pPr>
      <w:r>
        <w:rPr>
          <w:lang w:eastAsia="ko-KR"/>
        </w:rPr>
        <w:t xml:space="preserve">Currently, TS 23.548 specifies how a UE DNS request can be routed via </w:t>
      </w:r>
      <w:proofErr w:type="spellStart"/>
      <w:r>
        <w:rPr>
          <w:lang w:eastAsia="ko-KR"/>
        </w:rPr>
        <w:t>EASDF</w:t>
      </w:r>
      <w:proofErr w:type="spellEnd"/>
      <w:r>
        <w:rPr>
          <w:lang w:eastAsia="ko-KR"/>
        </w:rPr>
        <w:t>. The procedure to route UEs DNS request is as follows (as described in Figure 6.2.3.2.2-1 of 23.548).:</w:t>
      </w:r>
    </w:p>
    <w:p w14:paraId="1C1B19E5" w14:textId="07C445BC" w:rsidR="00DA51A5" w:rsidRPr="00DA51A5" w:rsidRDefault="00DA51A5" w:rsidP="00DA51A5">
      <w:pPr>
        <w:pStyle w:val="B1"/>
        <w:rPr>
          <w:rStyle w:val="B1Char"/>
          <w:lang w:eastAsia="ko-KR"/>
        </w:rPr>
      </w:pPr>
      <w:r w:rsidRPr="00DA51A5">
        <w:rPr>
          <w:rStyle w:val="B1Char"/>
          <w:lang w:eastAsia="ko-KR"/>
        </w:rPr>
        <w:t>1.-</w:t>
      </w:r>
      <w:r w:rsidRPr="00DA51A5">
        <w:rPr>
          <w:rStyle w:val="B1Char"/>
          <w:lang w:eastAsia="ko-KR"/>
        </w:rPr>
        <w:tab/>
        <w:t xml:space="preserve">When the UE establish a PDU session the </w:t>
      </w:r>
      <w:proofErr w:type="spellStart"/>
      <w:r w:rsidRPr="00DA51A5">
        <w:rPr>
          <w:rStyle w:val="B1Char"/>
          <w:lang w:eastAsia="ko-KR"/>
        </w:rPr>
        <w:t>SMF</w:t>
      </w:r>
      <w:proofErr w:type="spellEnd"/>
      <w:r w:rsidRPr="00DA51A5">
        <w:rPr>
          <w:rStyle w:val="B1Char"/>
          <w:lang w:eastAsia="ko-KR"/>
        </w:rPr>
        <w:t xml:space="preserve"> </w:t>
      </w:r>
      <w:r w:rsidR="00567676">
        <w:rPr>
          <w:rStyle w:val="B1Char"/>
          <w:lang w:val="en-GB" w:eastAsia="ko-KR"/>
        </w:rPr>
        <w:t>may</w:t>
      </w:r>
      <w:r w:rsidRPr="00DA51A5">
        <w:rPr>
          <w:rStyle w:val="B1Char"/>
          <w:lang w:eastAsia="ko-KR"/>
        </w:rPr>
        <w:t xml:space="preserve"> selects an </w:t>
      </w:r>
      <w:proofErr w:type="spellStart"/>
      <w:r w:rsidRPr="00DA51A5">
        <w:rPr>
          <w:rStyle w:val="B1Char"/>
          <w:lang w:eastAsia="ko-KR"/>
        </w:rPr>
        <w:t>EASDF</w:t>
      </w:r>
      <w:proofErr w:type="spellEnd"/>
      <w:r w:rsidRPr="00DA51A5">
        <w:rPr>
          <w:rStyle w:val="B1Char"/>
          <w:lang w:eastAsia="ko-KR"/>
        </w:rPr>
        <w:t xml:space="preserve"> and provides the </w:t>
      </w:r>
      <w:proofErr w:type="spellStart"/>
      <w:r w:rsidRPr="00DA51A5">
        <w:rPr>
          <w:rStyle w:val="B1Char"/>
          <w:lang w:eastAsia="ko-KR"/>
        </w:rPr>
        <w:t>EASDF</w:t>
      </w:r>
      <w:proofErr w:type="spellEnd"/>
      <w:r w:rsidRPr="00DA51A5">
        <w:rPr>
          <w:rStyle w:val="B1Char"/>
          <w:lang w:eastAsia="ko-KR"/>
        </w:rPr>
        <w:t xml:space="preserve"> with DNS message handling rules. The rule includes actions on how to handle DNS requests and DNS responses. </w:t>
      </w:r>
    </w:p>
    <w:p w14:paraId="31BF0D93" w14:textId="77777777" w:rsidR="00DA51A5" w:rsidRPr="00DA51A5" w:rsidRDefault="00DA51A5" w:rsidP="00DA51A5">
      <w:pPr>
        <w:pStyle w:val="B1"/>
        <w:rPr>
          <w:rStyle w:val="B1Char"/>
          <w:lang w:eastAsia="ko-KR"/>
        </w:rPr>
      </w:pPr>
      <w:r w:rsidRPr="00DA51A5">
        <w:rPr>
          <w:rStyle w:val="B1Char"/>
          <w:lang w:eastAsia="ko-KR"/>
        </w:rPr>
        <w:t>3.-</w:t>
      </w:r>
      <w:r w:rsidRPr="00DA51A5">
        <w:rPr>
          <w:rStyle w:val="B1Char"/>
          <w:lang w:eastAsia="ko-KR"/>
        </w:rPr>
        <w:tab/>
        <w:t xml:space="preserve">When the UE sends a DNS request the </w:t>
      </w:r>
      <w:proofErr w:type="spellStart"/>
      <w:r w:rsidRPr="00DA51A5">
        <w:rPr>
          <w:rStyle w:val="B1Char"/>
          <w:lang w:eastAsia="ko-KR"/>
        </w:rPr>
        <w:t>EASDF</w:t>
      </w:r>
      <w:proofErr w:type="spellEnd"/>
      <w:r w:rsidRPr="00DA51A5">
        <w:rPr>
          <w:rStyle w:val="B1Char"/>
          <w:lang w:eastAsia="ko-KR"/>
        </w:rPr>
        <w:t xml:space="preserve"> determines how to route the DNS request according to the DNS message handling rules. At this point the </w:t>
      </w:r>
      <w:proofErr w:type="spellStart"/>
      <w:r w:rsidRPr="00DA51A5">
        <w:rPr>
          <w:rStyle w:val="B1Char"/>
          <w:lang w:eastAsia="ko-KR"/>
        </w:rPr>
        <w:t>EASDF</w:t>
      </w:r>
      <w:proofErr w:type="spellEnd"/>
      <w:r w:rsidRPr="00DA51A5">
        <w:rPr>
          <w:rStyle w:val="B1Char"/>
          <w:lang w:eastAsia="ko-KR"/>
        </w:rPr>
        <w:t xml:space="preserve"> may determine that the request may need to be sent to an L-DNS. </w:t>
      </w:r>
    </w:p>
    <w:p w14:paraId="09789BD2" w14:textId="77777777" w:rsidR="00DA51A5" w:rsidRPr="00DA51A5" w:rsidRDefault="00DA51A5" w:rsidP="00DA51A5">
      <w:pPr>
        <w:pStyle w:val="B1"/>
        <w:rPr>
          <w:rStyle w:val="B1Char"/>
          <w:lang w:eastAsia="ko-KR"/>
        </w:rPr>
      </w:pPr>
      <w:r w:rsidRPr="00DA51A5">
        <w:rPr>
          <w:rStyle w:val="B1Char"/>
          <w:lang w:eastAsia="ko-KR"/>
        </w:rPr>
        <w:t>4.</w:t>
      </w:r>
      <w:r w:rsidRPr="00DA51A5">
        <w:rPr>
          <w:rStyle w:val="B1Char"/>
          <w:lang w:eastAsia="ko-KR"/>
        </w:rPr>
        <w:tab/>
        <w:t xml:space="preserve">When the </w:t>
      </w:r>
      <w:proofErr w:type="spellStart"/>
      <w:r w:rsidRPr="00DA51A5">
        <w:rPr>
          <w:rStyle w:val="B1Char"/>
          <w:lang w:eastAsia="ko-KR"/>
        </w:rPr>
        <w:t>EASDF</w:t>
      </w:r>
      <w:proofErr w:type="spellEnd"/>
      <w:r w:rsidRPr="00DA51A5">
        <w:rPr>
          <w:rStyle w:val="B1Char"/>
          <w:lang w:eastAsia="ko-KR"/>
        </w:rPr>
        <w:t xml:space="preserve"> receives a DNS response from an L-DNS server the response may contain a list of EAS IP addresses or a list of </w:t>
      </w:r>
      <w:proofErr w:type="spellStart"/>
      <w:r w:rsidRPr="00DA51A5">
        <w:rPr>
          <w:rStyle w:val="B1Char"/>
          <w:lang w:eastAsia="ko-KR"/>
        </w:rPr>
        <w:t>FQDNs</w:t>
      </w:r>
      <w:proofErr w:type="spellEnd"/>
    </w:p>
    <w:p w14:paraId="72FE6B7A" w14:textId="77777777" w:rsidR="00DA51A5" w:rsidRPr="00DA51A5" w:rsidRDefault="00DA51A5" w:rsidP="00DA51A5">
      <w:pPr>
        <w:pStyle w:val="B1"/>
        <w:rPr>
          <w:rStyle w:val="B1Char"/>
          <w:lang w:eastAsia="ko-KR"/>
        </w:rPr>
      </w:pPr>
      <w:r w:rsidRPr="00DA51A5">
        <w:rPr>
          <w:rStyle w:val="B1Char"/>
          <w:lang w:eastAsia="ko-KR"/>
        </w:rPr>
        <w:t>5.</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may report the list of EAS IP addresses or list of </w:t>
      </w:r>
      <w:proofErr w:type="spellStart"/>
      <w:r w:rsidRPr="00DA51A5">
        <w:rPr>
          <w:rStyle w:val="B1Char"/>
          <w:lang w:eastAsia="ko-KR"/>
        </w:rPr>
        <w:t>FQDNs</w:t>
      </w:r>
      <w:proofErr w:type="spellEnd"/>
      <w:r w:rsidRPr="00DA51A5">
        <w:rPr>
          <w:rStyle w:val="B1Char"/>
          <w:lang w:eastAsia="ko-KR"/>
        </w:rPr>
        <w:t xml:space="preserve"> to the </w:t>
      </w:r>
      <w:proofErr w:type="spellStart"/>
      <w:r w:rsidRPr="00DA51A5">
        <w:rPr>
          <w:rStyle w:val="B1Char"/>
          <w:lang w:eastAsia="ko-KR"/>
        </w:rPr>
        <w:t>SMF</w:t>
      </w:r>
      <w:proofErr w:type="spellEnd"/>
      <w:r w:rsidRPr="00DA51A5">
        <w:rPr>
          <w:rStyle w:val="B1Char"/>
          <w:lang w:eastAsia="ko-KR"/>
        </w:rPr>
        <w:t xml:space="preserve"> so as the </w:t>
      </w:r>
      <w:proofErr w:type="spellStart"/>
      <w:r w:rsidRPr="00DA51A5">
        <w:rPr>
          <w:rStyle w:val="B1Char"/>
          <w:lang w:eastAsia="ko-KR"/>
        </w:rPr>
        <w:t>SMF</w:t>
      </w:r>
      <w:proofErr w:type="spellEnd"/>
      <w:r w:rsidRPr="00DA51A5">
        <w:rPr>
          <w:rStyle w:val="B1Char"/>
          <w:lang w:eastAsia="ko-KR"/>
        </w:rPr>
        <w:t xml:space="preserve"> to determine the </w:t>
      </w:r>
      <w:proofErr w:type="spellStart"/>
      <w:r w:rsidRPr="00DA51A5">
        <w:rPr>
          <w:rStyle w:val="B1Char"/>
          <w:lang w:eastAsia="ko-KR"/>
        </w:rPr>
        <w:t>DNAI</w:t>
      </w:r>
      <w:proofErr w:type="spellEnd"/>
      <w:r w:rsidRPr="00DA51A5">
        <w:rPr>
          <w:rStyle w:val="B1Char"/>
          <w:lang w:eastAsia="ko-KR"/>
        </w:rPr>
        <w:t xml:space="preserve"> and associated </w:t>
      </w:r>
      <w:proofErr w:type="spellStart"/>
      <w:r w:rsidRPr="00DA51A5">
        <w:rPr>
          <w:rStyle w:val="B1Char"/>
          <w:lang w:eastAsia="ko-KR"/>
        </w:rPr>
        <w:t>N6</w:t>
      </w:r>
      <w:proofErr w:type="spellEnd"/>
      <w:r w:rsidRPr="00DA51A5">
        <w:rPr>
          <w:rStyle w:val="B1Char"/>
          <w:lang w:eastAsia="ko-KR"/>
        </w:rPr>
        <w:t xml:space="preserve"> traffic routing information for the </w:t>
      </w:r>
      <w:proofErr w:type="spellStart"/>
      <w:r w:rsidRPr="00DA51A5">
        <w:rPr>
          <w:rStyle w:val="B1Char"/>
          <w:lang w:eastAsia="ko-KR"/>
        </w:rPr>
        <w:t>DNAI</w:t>
      </w:r>
      <w:proofErr w:type="spellEnd"/>
      <w:r w:rsidRPr="00DA51A5">
        <w:rPr>
          <w:rStyle w:val="B1Char"/>
          <w:lang w:eastAsia="ko-KR"/>
        </w:rPr>
        <w:t xml:space="preserve"> and whether a local PSA will need to be inserted </w:t>
      </w:r>
    </w:p>
    <w:p w14:paraId="36488EA4" w14:textId="256E1D42" w:rsidR="00B85048" w:rsidRDefault="00DA51A5" w:rsidP="00DA51A5">
      <w:pPr>
        <w:pStyle w:val="B1"/>
        <w:rPr>
          <w:rStyle w:val="B1Char"/>
          <w:lang w:eastAsia="ko-KR"/>
        </w:rPr>
      </w:pPr>
      <w:r w:rsidRPr="00DA51A5">
        <w:rPr>
          <w:rStyle w:val="B1Char"/>
          <w:lang w:eastAsia="ko-KR"/>
        </w:rPr>
        <w:t>6.</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then forwards the DNS response to the UE</w:t>
      </w:r>
    </w:p>
    <w:p w14:paraId="74F15DBF" w14:textId="2B193D84" w:rsidR="009F548A" w:rsidRPr="00BE038F" w:rsidRDefault="009F548A" w:rsidP="009F548A">
      <w:pPr>
        <w:pStyle w:val="B1"/>
        <w:rPr>
          <w:u w:val="single"/>
        </w:rPr>
      </w:pPr>
      <w:r>
        <w:t>7.</w:t>
      </w:r>
      <w:r>
        <w:tab/>
        <w:t xml:space="preserve">At this point the UE selects an EAS server. </w:t>
      </w:r>
      <w:r w:rsidR="00567676">
        <w:rPr>
          <w:lang w:val="en-GB"/>
        </w:rPr>
        <w:t xml:space="preserve">If the UE has received multiple EAS IP addresses or the </w:t>
      </w:r>
      <w:proofErr w:type="spellStart"/>
      <w:r w:rsidR="00567676">
        <w:rPr>
          <w:lang w:val="en-GB"/>
        </w:rPr>
        <w:t>FQDN</w:t>
      </w:r>
      <w:proofErr w:type="spellEnd"/>
      <w:r w:rsidR="00567676">
        <w:rPr>
          <w:lang w:val="en-GB"/>
        </w:rPr>
        <w:t xml:space="preserve"> corresponds to multiple EAS </w:t>
      </w:r>
      <w:proofErr w:type="gramStart"/>
      <w:r w:rsidR="00567676">
        <w:rPr>
          <w:lang w:val="en-GB"/>
        </w:rPr>
        <w:t>server</w:t>
      </w:r>
      <w:proofErr w:type="gramEnd"/>
      <w:r w:rsidR="00567676">
        <w:rPr>
          <w:lang w:val="en-GB"/>
        </w:rPr>
        <w:t xml:space="preserve"> the UE</w:t>
      </w:r>
      <w:r w:rsidRPr="00BE038F">
        <w:rPr>
          <w:u w:val="single"/>
        </w:rPr>
        <w:t xml:space="preserve"> may not know which EAS server has the best performance.</w:t>
      </w:r>
    </w:p>
    <w:p w14:paraId="6AA66EE1" w14:textId="77777777" w:rsidR="009F548A" w:rsidRDefault="009F548A" w:rsidP="009F548A">
      <w:pPr>
        <w:pStyle w:val="B1"/>
      </w:pPr>
    </w:p>
    <w:p w14:paraId="0DF8AFBE" w14:textId="514C3B59" w:rsidR="009F548A" w:rsidRDefault="009F548A" w:rsidP="009F548A">
      <w:pPr>
        <w:tabs>
          <w:tab w:val="left" w:pos="8201"/>
        </w:tabs>
        <w:rPr>
          <w:ins w:id="3" w:author="Lenovo DK r1" w:date="2024-02-28T08:29:00Z"/>
        </w:rPr>
      </w:pPr>
      <w:r>
        <w:t xml:space="preserve">In order to ensure optimal EAS server </w:t>
      </w:r>
      <w:proofErr w:type="gramStart"/>
      <w:r>
        <w:t>selection</w:t>
      </w:r>
      <w:proofErr w:type="gramEnd"/>
      <w:r>
        <w:t xml:space="preserve"> it is proposed that when the </w:t>
      </w:r>
      <w:proofErr w:type="spellStart"/>
      <w:r>
        <w:t>EASDF</w:t>
      </w:r>
      <w:proofErr w:type="spellEnd"/>
      <w:r>
        <w:t xml:space="preserve"> reports </w:t>
      </w:r>
      <w:r w:rsidRPr="0071710D">
        <w:t xml:space="preserve">the list of EAS IP addresses or list of </w:t>
      </w:r>
      <w:proofErr w:type="spellStart"/>
      <w:r w:rsidRPr="0071710D">
        <w:t>FQDNs</w:t>
      </w:r>
      <w:proofErr w:type="spellEnd"/>
      <w:r w:rsidRPr="0071710D">
        <w:t xml:space="preserve"> to the </w:t>
      </w:r>
      <w:proofErr w:type="spellStart"/>
      <w:r w:rsidRPr="0071710D">
        <w:t>SMF</w:t>
      </w:r>
      <w:proofErr w:type="spellEnd"/>
      <w:r>
        <w:t xml:space="preserve">, the </w:t>
      </w:r>
      <w:proofErr w:type="spellStart"/>
      <w:r>
        <w:t>SMF</w:t>
      </w:r>
      <w:proofErr w:type="spellEnd"/>
      <w:r>
        <w:t xml:space="preserve"> to leverage the NWDAF analytics to determine the EAS application server instance that offers the "best" performance. In this way the UE (at step 7) will receive only the EAS server address that offers the best performance (</w:t>
      </w:r>
      <w:proofErr w:type="gramStart"/>
      <w:r>
        <w:t>i.e.</w:t>
      </w:r>
      <w:proofErr w:type="gramEnd"/>
      <w:r>
        <w:t xml:space="preserve"> lowest end-2-end latency).</w:t>
      </w:r>
    </w:p>
    <w:p w14:paraId="7B8E8411" w14:textId="77777777" w:rsidR="009F3E0E" w:rsidRDefault="009F3E0E" w:rsidP="009F548A">
      <w:pPr>
        <w:tabs>
          <w:tab w:val="left" w:pos="8201"/>
        </w:tabs>
      </w:pPr>
    </w:p>
    <w:p w14:paraId="08DCD88B" w14:textId="77777777" w:rsidR="009F548A" w:rsidRPr="009F548A" w:rsidRDefault="009F548A" w:rsidP="009F548A">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There are two Analytics IDs that the </w:t>
      </w:r>
      <w:proofErr w:type="spellStart"/>
      <w:r w:rsidRPr="009F548A">
        <w:rPr>
          <w:color w:val="000000"/>
          <w:lang w:eastAsia="ja-JP"/>
        </w:rPr>
        <w:t>SMF</w:t>
      </w:r>
      <w:proofErr w:type="spellEnd"/>
      <w:r w:rsidRPr="009F548A">
        <w:rPr>
          <w:color w:val="000000"/>
          <w:lang w:eastAsia="ja-JP"/>
        </w:rPr>
        <w:t xml:space="preserve"> can leverage when selecting an Edge Application Server:</w:t>
      </w:r>
    </w:p>
    <w:p w14:paraId="1B6C0C90" w14:textId="77777777" w:rsidR="009F548A" w:rsidRPr="009F548A" w:rsidRDefault="009F548A" w:rsidP="009F548A">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 xml:space="preserve">Service Experience Analytics that indicate an average of observed Service MoS and/or variance of observed Service MoS indicating service MOS distribution for services such as audio-visual streaming as well as services that are not audio-visual streaming such as </w:t>
      </w:r>
      <w:proofErr w:type="spellStart"/>
      <w:r w:rsidRPr="009F548A">
        <w:rPr>
          <w:color w:val="000000"/>
          <w:lang w:eastAsia="ja-JP"/>
        </w:rPr>
        <w:t>V2X</w:t>
      </w:r>
      <w:proofErr w:type="spellEnd"/>
      <w:r w:rsidRPr="009F548A">
        <w:rPr>
          <w:color w:val="000000"/>
          <w:lang w:eastAsia="ja-JP"/>
        </w:rPr>
        <w:t xml:space="preserve"> and Web Browsing services.</w:t>
      </w:r>
    </w:p>
    <w:p w14:paraId="1B2AAF68" w14:textId="77777777" w:rsidR="009F548A" w:rsidRPr="009F548A" w:rsidRDefault="009F548A" w:rsidP="009F548A">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DN Performance Analytics which provides analytics for user plane performance (</w:t>
      </w:r>
      <w:proofErr w:type="gramStart"/>
      <w:r w:rsidRPr="009F548A">
        <w:rPr>
          <w:color w:val="000000"/>
          <w:lang w:eastAsia="ja-JP"/>
        </w:rPr>
        <w:t>i.e.</w:t>
      </w:r>
      <w:proofErr w:type="gramEnd"/>
      <w:r w:rsidRPr="009F548A">
        <w:rPr>
          <w:color w:val="000000"/>
          <w:lang w:eastAsia="ja-JP"/>
        </w:rPr>
        <w:t xml:space="preserve"> average traffic rate, average packet delay) in the form of statistics or predictions for an Edge Application.</w:t>
      </w:r>
    </w:p>
    <w:p w14:paraId="4F97DA02" w14:textId="5FC7BC67" w:rsidR="009F548A" w:rsidRPr="009F548A" w:rsidRDefault="00567676" w:rsidP="009F548A">
      <w:pPr>
        <w:tabs>
          <w:tab w:val="left" w:pos="8201"/>
        </w:tabs>
        <w:overflowPunct w:val="0"/>
        <w:autoSpaceDE w:val="0"/>
        <w:autoSpaceDN w:val="0"/>
        <w:adjustRightInd w:val="0"/>
        <w:jc w:val="left"/>
        <w:textAlignment w:val="baseline"/>
        <w:rPr>
          <w:color w:val="000000"/>
          <w:lang w:eastAsia="ja-JP"/>
        </w:rPr>
      </w:pPr>
      <w:r w:rsidRPr="00567676">
        <w:rPr>
          <w:color w:val="000000"/>
          <w:lang w:eastAsia="ja-JP"/>
        </w:rPr>
        <w:t xml:space="preserve">It is noteworthy to state that </w:t>
      </w:r>
      <w:r>
        <w:rPr>
          <w:color w:val="000000"/>
          <w:lang w:eastAsia="ja-JP"/>
        </w:rPr>
        <w:t>t</w:t>
      </w:r>
      <w:r w:rsidRPr="00567676">
        <w:rPr>
          <w:color w:val="000000"/>
          <w:lang w:eastAsia="ja-JP"/>
        </w:rPr>
        <w:t xml:space="preserve">he NWDAF can also provide such analytics </w:t>
      </w:r>
      <w:proofErr w:type="gramStart"/>
      <w:r w:rsidRPr="00567676">
        <w:rPr>
          <w:color w:val="000000"/>
          <w:lang w:eastAsia="ja-JP"/>
        </w:rPr>
        <w:t>taking into account</w:t>
      </w:r>
      <w:proofErr w:type="gramEnd"/>
      <w:r w:rsidRPr="00567676">
        <w:rPr>
          <w:color w:val="000000"/>
          <w:lang w:eastAsia="ja-JP"/>
        </w:rPr>
        <w:t xml:space="preserve">: Anchor </w:t>
      </w:r>
      <w:proofErr w:type="spellStart"/>
      <w:r w:rsidRPr="00567676">
        <w:rPr>
          <w:color w:val="000000"/>
          <w:lang w:eastAsia="ja-JP"/>
        </w:rPr>
        <w:t>UPF</w:t>
      </w:r>
      <w:proofErr w:type="spellEnd"/>
      <w:r w:rsidRPr="00567676">
        <w:rPr>
          <w:color w:val="000000"/>
          <w:lang w:eastAsia="ja-JP"/>
        </w:rPr>
        <w:t xml:space="preserve"> info, </w:t>
      </w:r>
      <w:proofErr w:type="spellStart"/>
      <w:r w:rsidRPr="00567676">
        <w:rPr>
          <w:color w:val="000000"/>
          <w:lang w:eastAsia="ja-JP"/>
        </w:rPr>
        <w:t>DNAI</w:t>
      </w:r>
      <w:proofErr w:type="spellEnd"/>
      <w:r w:rsidRPr="00567676">
        <w:rPr>
          <w:color w:val="000000"/>
          <w:lang w:eastAsia="ja-JP"/>
        </w:rPr>
        <w:t xml:space="preserve"> info.</w:t>
      </w:r>
    </w:p>
    <w:p w14:paraId="0F936588" w14:textId="5B52B9D9" w:rsidR="009F548A" w:rsidRPr="009F548A" w:rsidRDefault="009F548A" w:rsidP="009F548A">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The </w:t>
      </w:r>
      <w:proofErr w:type="spellStart"/>
      <w:r w:rsidRPr="009F548A">
        <w:rPr>
          <w:color w:val="000000"/>
          <w:lang w:eastAsia="ja-JP"/>
        </w:rPr>
        <w:t>SMF</w:t>
      </w:r>
      <w:proofErr w:type="spellEnd"/>
      <w:r w:rsidRPr="009F548A">
        <w:rPr>
          <w:color w:val="000000"/>
          <w:lang w:eastAsia="ja-JP"/>
        </w:rPr>
        <w:t xml:space="preserve"> can request Analytics for an Application over a specific Application Server Instance Address as described in clause 6.4.4 of 3GPP TS 23.288. In addition, the </w:t>
      </w:r>
      <w:proofErr w:type="spellStart"/>
      <w:r w:rsidRPr="009F548A">
        <w:rPr>
          <w:color w:val="000000"/>
          <w:lang w:eastAsia="ja-JP"/>
        </w:rPr>
        <w:t>SMF</w:t>
      </w:r>
      <w:proofErr w:type="spellEnd"/>
      <w:r w:rsidRPr="009F548A">
        <w:rPr>
          <w:color w:val="000000"/>
          <w:lang w:eastAsia="ja-JP"/>
        </w:rPr>
        <w:t xml:space="preserve"> can request DN performance Analytics for an application as described in clause 6.14.4 of 3GPP TS 23.288.</w:t>
      </w:r>
    </w:p>
    <w:p w14:paraId="3C9B2C52" w14:textId="77777777" w:rsidR="0016070A" w:rsidRDefault="0016070A" w:rsidP="009F548A">
      <w:pPr>
        <w:tabs>
          <w:tab w:val="left" w:pos="8201"/>
        </w:tabs>
        <w:overflowPunct w:val="0"/>
        <w:autoSpaceDE w:val="0"/>
        <w:autoSpaceDN w:val="0"/>
        <w:adjustRightInd w:val="0"/>
        <w:jc w:val="left"/>
        <w:textAlignment w:val="baseline"/>
        <w:rPr>
          <w:ins w:id="4" w:author="Lenovo DK r1" w:date="2024-02-28T08:37:00Z"/>
          <w:color w:val="000000"/>
          <w:lang w:eastAsia="ja-JP"/>
        </w:rPr>
      </w:pPr>
    </w:p>
    <w:p w14:paraId="47ACB2CE" w14:textId="4330A79E" w:rsidR="009F548A" w:rsidRPr="009F548A" w:rsidRDefault="009F548A" w:rsidP="009F548A">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Once the </w:t>
      </w:r>
      <w:proofErr w:type="spellStart"/>
      <w:r w:rsidRPr="009F548A">
        <w:rPr>
          <w:color w:val="000000"/>
          <w:lang w:eastAsia="ja-JP"/>
        </w:rPr>
        <w:t>SMF</w:t>
      </w:r>
      <w:proofErr w:type="spellEnd"/>
      <w:r w:rsidRPr="009F548A">
        <w:rPr>
          <w:color w:val="000000"/>
          <w:lang w:eastAsia="ja-JP"/>
        </w:rPr>
        <w:t xml:space="preserve"> selects an EAS IP address based on NWDAF analytics the </w:t>
      </w:r>
      <w:proofErr w:type="spellStart"/>
      <w:r w:rsidRPr="009F548A">
        <w:rPr>
          <w:color w:val="000000"/>
          <w:lang w:eastAsia="ja-JP"/>
        </w:rPr>
        <w:t>SMF</w:t>
      </w:r>
      <w:proofErr w:type="spellEnd"/>
      <w:r w:rsidRPr="009F548A">
        <w:rPr>
          <w:color w:val="000000"/>
          <w:lang w:eastAsia="ja-JP"/>
        </w:rPr>
        <w:t xml:space="preserve"> notifies the </w:t>
      </w:r>
      <w:proofErr w:type="spellStart"/>
      <w:r w:rsidRPr="009F548A">
        <w:rPr>
          <w:color w:val="000000"/>
          <w:lang w:eastAsia="ja-JP"/>
        </w:rPr>
        <w:t>EASDF</w:t>
      </w:r>
      <w:proofErr w:type="spellEnd"/>
      <w:r w:rsidRPr="009F548A">
        <w:rPr>
          <w:color w:val="000000"/>
          <w:lang w:eastAsia="ja-JP"/>
        </w:rPr>
        <w:t xml:space="preserve"> within an </w:t>
      </w:r>
      <w:proofErr w:type="spellStart"/>
      <w:r w:rsidRPr="009F548A">
        <w:rPr>
          <w:color w:val="000000"/>
          <w:lang w:eastAsia="ja-JP"/>
        </w:rPr>
        <w:t>Neasdf_DNSContextUpdate</w:t>
      </w:r>
      <w:proofErr w:type="spellEnd"/>
      <w:r w:rsidRPr="009F548A">
        <w:rPr>
          <w:color w:val="000000"/>
          <w:lang w:eastAsia="ja-JP"/>
        </w:rPr>
        <w:t xml:space="preserve"> Request, to include the selected EAS IP address in the DNS response to the UE. The </w:t>
      </w:r>
      <w:proofErr w:type="spellStart"/>
      <w:r w:rsidRPr="009F548A">
        <w:rPr>
          <w:color w:val="000000"/>
          <w:lang w:eastAsia="ja-JP"/>
        </w:rPr>
        <w:t>EASDF</w:t>
      </w:r>
      <w:proofErr w:type="spellEnd"/>
      <w:r w:rsidRPr="009F548A">
        <w:rPr>
          <w:color w:val="000000"/>
          <w:lang w:eastAsia="ja-JP"/>
        </w:rPr>
        <w:t xml:space="preserve"> modifies the buffered DNS response including in the response only the EAS IP address provided by the </w:t>
      </w:r>
      <w:proofErr w:type="spellStart"/>
      <w:r w:rsidRPr="009F548A">
        <w:rPr>
          <w:color w:val="000000"/>
          <w:lang w:eastAsia="ja-JP"/>
        </w:rPr>
        <w:t>SMF</w:t>
      </w:r>
      <w:proofErr w:type="spellEnd"/>
      <w:r w:rsidRPr="009F548A">
        <w:rPr>
          <w:color w:val="000000"/>
          <w:lang w:eastAsia="ja-JP"/>
        </w:rPr>
        <w:t>.</w:t>
      </w:r>
    </w:p>
    <w:p w14:paraId="0C90312F" w14:textId="77777777" w:rsidR="009F548A" w:rsidRDefault="009F548A" w:rsidP="00A468A4">
      <w:pPr>
        <w:rPr>
          <w:lang w:eastAsia="ko-KR"/>
        </w:rPr>
      </w:pPr>
    </w:p>
    <w:p w14:paraId="533D5D8D" w14:textId="4CD0CD97"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w:t>
      </w:r>
      <w:proofErr w:type="gramStart"/>
      <w:r w:rsidR="00B44C19" w:rsidRPr="00374B9F">
        <w:rPr>
          <w:rFonts w:ascii="Arial" w:hAnsi="Arial" w:cs="Arial"/>
          <w:color w:val="FF0000"/>
          <w:sz w:val="22"/>
          <w:szCs w:val="22"/>
        </w:rPr>
        <w:t xml:space="preserve">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roofErr w:type="gramEnd"/>
      <w:r w:rsidRPr="00374B9F">
        <w:rPr>
          <w:rFonts w:ascii="Arial" w:hAnsi="Arial" w:cs="Arial"/>
          <w:color w:val="FF0000"/>
          <w:sz w:val="22"/>
          <w:szCs w:val="22"/>
        </w:rPr>
        <w:t>******************************</w:t>
      </w:r>
    </w:p>
    <w:p w14:paraId="02820DA2" w14:textId="77777777" w:rsidR="00B85048" w:rsidRDefault="00B85048" w:rsidP="00B85048">
      <w:pPr>
        <w:pStyle w:val="Heading2"/>
        <w:rPr>
          <w:lang w:eastAsia="zh-CN"/>
        </w:rPr>
      </w:pPr>
      <w:bookmarkStart w:id="5" w:name="_Toc22214907"/>
      <w:bookmarkStart w:id="6" w:name="_Toc22286586"/>
      <w:bookmarkStart w:id="7" w:name="_Toc23317647"/>
      <w:bookmarkStart w:id="8" w:name="_Toc92987386"/>
      <w:bookmarkStart w:id="9" w:name="_Toc157527822"/>
      <w:r w:rsidRPr="00BC4377">
        <w:rPr>
          <w:lang w:eastAsia="zh-CN"/>
        </w:rPr>
        <w:t>6.0</w:t>
      </w:r>
      <w:r w:rsidRPr="00BC4377">
        <w:rPr>
          <w:lang w:eastAsia="zh-CN"/>
        </w:rPr>
        <w:tab/>
        <w:t>Mapping of Solutions to Key Issues</w:t>
      </w:r>
      <w:bookmarkEnd w:id="5"/>
      <w:bookmarkEnd w:id="6"/>
      <w:bookmarkEnd w:id="7"/>
      <w:bookmarkEnd w:id="8"/>
      <w:bookmarkEnd w:id="9"/>
    </w:p>
    <w:p w14:paraId="5251A64A" w14:textId="77777777" w:rsidR="00B85048" w:rsidRPr="00BC4377" w:rsidRDefault="00B85048" w:rsidP="00B85048">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85048" w:rsidRPr="00BC4377" w14:paraId="49AF5142" w14:textId="77777777" w:rsidTr="004945DE">
        <w:tc>
          <w:tcPr>
            <w:tcW w:w="1038" w:type="dxa"/>
            <w:shd w:val="clear" w:color="auto" w:fill="auto"/>
          </w:tcPr>
          <w:p w14:paraId="216545B2" w14:textId="77777777" w:rsidR="00B85048" w:rsidRPr="00BC4377" w:rsidRDefault="00B85048" w:rsidP="004945DE">
            <w:pPr>
              <w:pStyle w:val="TAC"/>
            </w:pPr>
          </w:p>
        </w:tc>
        <w:tc>
          <w:tcPr>
            <w:tcW w:w="5555" w:type="dxa"/>
            <w:gridSpan w:val="4"/>
            <w:shd w:val="clear" w:color="auto" w:fill="auto"/>
          </w:tcPr>
          <w:p w14:paraId="452F7BDB" w14:textId="77777777" w:rsidR="00B85048" w:rsidRPr="00BC4377" w:rsidRDefault="00B85048" w:rsidP="004945DE">
            <w:pPr>
              <w:pStyle w:val="TAH"/>
            </w:pPr>
            <w:r w:rsidRPr="00BC4377">
              <w:t>Key Issues</w:t>
            </w:r>
          </w:p>
        </w:tc>
      </w:tr>
      <w:tr w:rsidR="00B85048" w:rsidRPr="00BC4377" w14:paraId="6E83093B" w14:textId="77777777" w:rsidTr="004945DE">
        <w:tc>
          <w:tcPr>
            <w:tcW w:w="1038" w:type="dxa"/>
            <w:shd w:val="clear" w:color="auto" w:fill="auto"/>
          </w:tcPr>
          <w:p w14:paraId="65CD1C81" w14:textId="77777777" w:rsidR="00B85048" w:rsidRPr="00BC4377" w:rsidRDefault="00B85048" w:rsidP="004945DE">
            <w:pPr>
              <w:pStyle w:val="TAH"/>
            </w:pPr>
            <w:r w:rsidRPr="00BC4377">
              <w:t>Solutions</w:t>
            </w:r>
          </w:p>
        </w:tc>
        <w:tc>
          <w:tcPr>
            <w:tcW w:w="1388" w:type="dxa"/>
            <w:shd w:val="clear" w:color="auto" w:fill="auto"/>
          </w:tcPr>
          <w:p w14:paraId="08CB5E4D" w14:textId="77777777" w:rsidR="00B85048" w:rsidRPr="00BC4377" w:rsidRDefault="00B85048" w:rsidP="004945DE">
            <w:pPr>
              <w:pStyle w:val="TAH"/>
            </w:pPr>
          </w:p>
        </w:tc>
        <w:tc>
          <w:tcPr>
            <w:tcW w:w="1389" w:type="dxa"/>
            <w:shd w:val="clear" w:color="auto" w:fill="auto"/>
          </w:tcPr>
          <w:p w14:paraId="7CED76DA" w14:textId="4506C2E6" w:rsidR="00B85048" w:rsidRPr="009B02D6" w:rsidRDefault="009B02D6" w:rsidP="004945DE">
            <w:pPr>
              <w:pStyle w:val="TAH"/>
              <w:rPr>
                <w:lang w:val="en-GB"/>
              </w:rPr>
            </w:pPr>
            <w:ins w:id="10" w:author="Lenovo DK r1" w:date="2024-02-28T16:16:00Z">
              <w:r>
                <w:rPr>
                  <w:lang w:val="en-GB"/>
                </w:rPr>
                <w:t>2</w:t>
              </w:r>
            </w:ins>
          </w:p>
        </w:tc>
        <w:tc>
          <w:tcPr>
            <w:tcW w:w="1389" w:type="dxa"/>
            <w:shd w:val="clear" w:color="auto" w:fill="auto"/>
          </w:tcPr>
          <w:p w14:paraId="3CF582F4" w14:textId="77777777" w:rsidR="00B85048" w:rsidRPr="00BC4377" w:rsidRDefault="00B85048" w:rsidP="004945DE">
            <w:pPr>
              <w:pStyle w:val="TAH"/>
            </w:pPr>
          </w:p>
        </w:tc>
        <w:tc>
          <w:tcPr>
            <w:tcW w:w="1389" w:type="dxa"/>
            <w:shd w:val="clear" w:color="auto" w:fill="auto"/>
          </w:tcPr>
          <w:p w14:paraId="31ADAAED" w14:textId="77777777" w:rsidR="00B85048" w:rsidRPr="00BC4377" w:rsidRDefault="00B85048" w:rsidP="004945DE">
            <w:pPr>
              <w:pStyle w:val="TAH"/>
            </w:pPr>
          </w:p>
        </w:tc>
      </w:tr>
      <w:tr w:rsidR="00B85048" w:rsidRPr="00BC4377" w14:paraId="31558F41" w14:textId="77777777" w:rsidTr="004945DE">
        <w:tc>
          <w:tcPr>
            <w:tcW w:w="1038" w:type="dxa"/>
            <w:shd w:val="clear" w:color="auto" w:fill="auto"/>
          </w:tcPr>
          <w:p w14:paraId="3406130C" w14:textId="0E6862D1" w:rsidR="00B85048" w:rsidRPr="009B02D6" w:rsidRDefault="009B02D6" w:rsidP="004945DE">
            <w:pPr>
              <w:pStyle w:val="TAH"/>
              <w:rPr>
                <w:lang w:val="en-GB"/>
              </w:rPr>
            </w:pPr>
            <w:ins w:id="11" w:author="Lenovo DK r1" w:date="2024-02-28T16:16:00Z">
              <w:r>
                <w:rPr>
                  <w:rFonts w:hint="eastAsia"/>
                  <w:lang w:eastAsia="zh-CN"/>
                </w:rPr>
                <w:t>#</w:t>
              </w:r>
              <w:r>
                <w:rPr>
                  <w:lang w:eastAsia="zh-CN"/>
                </w:rPr>
                <w:t>X</w:t>
              </w:r>
              <w:r w:rsidRPr="0066733F">
                <w:t xml:space="preserve">: </w:t>
              </w:r>
              <w:r w:rsidRPr="00A40A74">
                <w:t>Selecting an EAS server leveraging analytics</w:t>
              </w:r>
            </w:ins>
          </w:p>
        </w:tc>
        <w:tc>
          <w:tcPr>
            <w:tcW w:w="1388" w:type="dxa"/>
            <w:shd w:val="clear" w:color="auto" w:fill="auto"/>
          </w:tcPr>
          <w:p w14:paraId="68157B83" w14:textId="77777777" w:rsidR="00B85048" w:rsidRPr="00BC4377" w:rsidRDefault="00B85048" w:rsidP="004945DE">
            <w:pPr>
              <w:pStyle w:val="TAC"/>
            </w:pPr>
          </w:p>
        </w:tc>
        <w:tc>
          <w:tcPr>
            <w:tcW w:w="1389" w:type="dxa"/>
            <w:shd w:val="clear" w:color="auto" w:fill="auto"/>
          </w:tcPr>
          <w:p w14:paraId="1B304DB9" w14:textId="758D5423" w:rsidR="00B85048" w:rsidRPr="009B02D6" w:rsidRDefault="009B02D6" w:rsidP="004945DE">
            <w:pPr>
              <w:pStyle w:val="TAC"/>
              <w:rPr>
                <w:lang w:val="en-GB"/>
              </w:rPr>
            </w:pPr>
            <w:ins w:id="12" w:author="Lenovo DK r1" w:date="2024-02-28T16:16:00Z">
              <w:r>
                <w:rPr>
                  <w:lang w:val="en-GB"/>
                </w:rPr>
                <w:t>x</w:t>
              </w:r>
            </w:ins>
          </w:p>
        </w:tc>
        <w:tc>
          <w:tcPr>
            <w:tcW w:w="1389" w:type="dxa"/>
            <w:shd w:val="clear" w:color="auto" w:fill="auto"/>
          </w:tcPr>
          <w:p w14:paraId="272272B9" w14:textId="77777777" w:rsidR="00B85048" w:rsidRPr="00BC4377" w:rsidRDefault="00B85048" w:rsidP="004945DE">
            <w:pPr>
              <w:pStyle w:val="TAC"/>
            </w:pPr>
          </w:p>
        </w:tc>
        <w:tc>
          <w:tcPr>
            <w:tcW w:w="1389" w:type="dxa"/>
            <w:shd w:val="clear" w:color="auto" w:fill="auto"/>
          </w:tcPr>
          <w:p w14:paraId="6F97E5BE" w14:textId="77777777" w:rsidR="00B85048" w:rsidRPr="00BC4377" w:rsidRDefault="00B85048" w:rsidP="004945DE">
            <w:pPr>
              <w:pStyle w:val="TAC"/>
            </w:pPr>
          </w:p>
        </w:tc>
      </w:tr>
      <w:tr w:rsidR="00B85048" w:rsidRPr="00BC4377" w14:paraId="72D9D335" w14:textId="77777777" w:rsidTr="004945DE">
        <w:tc>
          <w:tcPr>
            <w:tcW w:w="1038" w:type="dxa"/>
            <w:shd w:val="clear" w:color="auto" w:fill="auto"/>
          </w:tcPr>
          <w:p w14:paraId="3A657360" w14:textId="77777777" w:rsidR="00B85048" w:rsidRPr="00BC4377" w:rsidRDefault="00B85048" w:rsidP="004945DE">
            <w:pPr>
              <w:pStyle w:val="TAH"/>
            </w:pPr>
          </w:p>
        </w:tc>
        <w:tc>
          <w:tcPr>
            <w:tcW w:w="1388" w:type="dxa"/>
            <w:shd w:val="clear" w:color="auto" w:fill="auto"/>
          </w:tcPr>
          <w:p w14:paraId="6107FDA5" w14:textId="77777777" w:rsidR="00B85048" w:rsidRPr="00BC4377" w:rsidRDefault="00B85048" w:rsidP="004945DE">
            <w:pPr>
              <w:pStyle w:val="TAC"/>
            </w:pPr>
          </w:p>
        </w:tc>
        <w:tc>
          <w:tcPr>
            <w:tcW w:w="1389" w:type="dxa"/>
            <w:shd w:val="clear" w:color="auto" w:fill="auto"/>
          </w:tcPr>
          <w:p w14:paraId="0A9A7FA2" w14:textId="77777777" w:rsidR="00B85048" w:rsidRPr="00BC4377" w:rsidRDefault="00B85048" w:rsidP="004945DE">
            <w:pPr>
              <w:pStyle w:val="TAC"/>
            </w:pPr>
          </w:p>
        </w:tc>
        <w:tc>
          <w:tcPr>
            <w:tcW w:w="1389" w:type="dxa"/>
            <w:shd w:val="clear" w:color="auto" w:fill="auto"/>
          </w:tcPr>
          <w:p w14:paraId="641F1169" w14:textId="77777777" w:rsidR="00B85048" w:rsidRPr="00BC4377" w:rsidRDefault="00B85048" w:rsidP="004945DE">
            <w:pPr>
              <w:pStyle w:val="TAC"/>
            </w:pPr>
          </w:p>
        </w:tc>
        <w:tc>
          <w:tcPr>
            <w:tcW w:w="1389" w:type="dxa"/>
            <w:shd w:val="clear" w:color="auto" w:fill="auto"/>
          </w:tcPr>
          <w:p w14:paraId="16EBE5C1" w14:textId="77777777" w:rsidR="00B85048" w:rsidRPr="00BC4377" w:rsidRDefault="00B85048" w:rsidP="004945DE">
            <w:pPr>
              <w:pStyle w:val="TAC"/>
            </w:pPr>
          </w:p>
        </w:tc>
      </w:tr>
      <w:tr w:rsidR="00B85048" w:rsidRPr="00BC4377" w14:paraId="697D33C4" w14:textId="77777777" w:rsidTr="004945DE">
        <w:tc>
          <w:tcPr>
            <w:tcW w:w="1038" w:type="dxa"/>
            <w:shd w:val="clear" w:color="auto" w:fill="auto"/>
          </w:tcPr>
          <w:p w14:paraId="29889E01" w14:textId="77777777" w:rsidR="00B85048" w:rsidRPr="00BC4377" w:rsidRDefault="00B85048" w:rsidP="004945DE">
            <w:pPr>
              <w:pStyle w:val="TAH"/>
            </w:pPr>
          </w:p>
        </w:tc>
        <w:tc>
          <w:tcPr>
            <w:tcW w:w="1388" w:type="dxa"/>
            <w:shd w:val="clear" w:color="auto" w:fill="auto"/>
          </w:tcPr>
          <w:p w14:paraId="792248AD" w14:textId="77777777" w:rsidR="00B85048" w:rsidRPr="00BC4377" w:rsidRDefault="00B85048" w:rsidP="004945DE">
            <w:pPr>
              <w:pStyle w:val="TAC"/>
            </w:pPr>
          </w:p>
        </w:tc>
        <w:tc>
          <w:tcPr>
            <w:tcW w:w="1389" w:type="dxa"/>
            <w:shd w:val="clear" w:color="auto" w:fill="auto"/>
          </w:tcPr>
          <w:p w14:paraId="334B1D85" w14:textId="77777777" w:rsidR="00B85048" w:rsidRPr="00BC4377" w:rsidRDefault="00B85048" w:rsidP="004945DE">
            <w:pPr>
              <w:pStyle w:val="TAC"/>
            </w:pPr>
          </w:p>
        </w:tc>
        <w:tc>
          <w:tcPr>
            <w:tcW w:w="1389" w:type="dxa"/>
            <w:shd w:val="clear" w:color="auto" w:fill="auto"/>
          </w:tcPr>
          <w:p w14:paraId="63B836C7" w14:textId="77777777" w:rsidR="00B85048" w:rsidRPr="00BC4377" w:rsidRDefault="00B85048" w:rsidP="004945DE">
            <w:pPr>
              <w:pStyle w:val="TAC"/>
            </w:pPr>
          </w:p>
        </w:tc>
        <w:tc>
          <w:tcPr>
            <w:tcW w:w="1389" w:type="dxa"/>
            <w:shd w:val="clear" w:color="auto" w:fill="auto"/>
          </w:tcPr>
          <w:p w14:paraId="2D1A6ABA" w14:textId="77777777" w:rsidR="00B85048" w:rsidRPr="00BC4377" w:rsidRDefault="00B85048" w:rsidP="004945DE">
            <w:pPr>
              <w:pStyle w:val="TAC"/>
            </w:pPr>
          </w:p>
        </w:tc>
      </w:tr>
      <w:tr w:rsidR="00B85048" w:rsidRPr="00BC4377" w14:paraId="770C9240" w14:textId="77777777" w:rsidTr="004945DE">
        <w:tc>
          <w:tcPr>
            <w:tcW w:w="1038" w:type="dxa"/>
            <w:shd w:val="clear" w:color="auto" w:fill="auto"/>
          </w:tcPr>
          <w:p w14:paraId="0337CA03" w14:textId="77777777" w:rsidR="00B85048" w:rsidRPr="00BC4377" w:rsidRDefault="00B85048" w:rsidP="004945DE">
            <w:pPr>
              <w:pStyle w:val="TAH"/>
            </w:pPr>
          </w:p>
        </w:tc>
        <w:tc>
          <w:tcPr>
            <w:tcW w:w="1388" w:type="dxa"/>
            <w:shd w:val="clear" w:color="auto" w:fill="auto"/>
          </w:tcPr>
          <w:p w14:paraId="0E4D8679" w14:textId="77777777" w:rsidR="00B85048" w:rsidRPr="00BC4377" w:rsidRDefault="00B85048" w:rsidP="004945DE">
            <w:pPr>
              <w:pStyle w:val="TAC"/>
            </w:pPr>
          </w:p>
        </w:tc>
        <w:tc>
          <w:tcPr>
            <w:tcW w:w="1389" w:type="dxa"/>
            <w:shd w:val="clear" w:color="auto" w:fill="auto"/>
          </w:tcPr>
          <w:p w14:paraId="4F2C77F8" w14:textId="77777777" w:rsidR="00B85048" w:rsidRPr="00BC4377" w:rsidRDefault="00B85048" w:rsidP="004945DE">
            <w:pPr>
              <w:pStyle w:val="TAC"/>
            </w:pPr>
          </w:p>
        </w:tc>
        <w:tc>
          <w:tcPr>
            <w:tcW w:w="1389" w:type="dxa"/>
            <w:shd w:val="clear" w:color="auto" w:fill="auto"/>
          </w:tcPr>
          <w:p w14:paraId="780355C8" w14:textId="77777777" w:rsidR="00B85048" w:rsidRPr="00BC4377" w:rsidRDefault="00B85048" w:rsidP="004945DE">
            <w:pPr>
              <w:pStyle w:val="TAC"/>
            </w:pPr>
          </w:p>
        </w:tc>
        <w:tc>
          <w:tcPr>
            <w:tcW w:w="1389" w:type="dxa"/>
            <w:shd w:val="clear" w:color="auto" w:fill="auto"/>
          </w:tcPr>
          <w:p w14:paraId="32FEE10E" w14:textId="77777777" w:rsidR="00B85048" w:rsidRPr="00BC4377" w:rsidRDefault="00B85048" w:rsidP="004945DE">
            <w:pPr>
              <w:pStyle w:val="TAC"/>
            </w:pPr>
          </w:p>
        </w:tc>
      </w:tr>
      <w:tr w:rsidR="00B85048" w:rsidRPr="00BC4377" w14:paraId="62D70BBE" w14:textId="77777777" w:rsidTr="004945DE">
        <w:tc>
          <w:tcPr>
            <w:tcW w:w="1038" w:type="dxa"/>
            <w:shd w:val="clear" w:color="auto" w:fill="auto"/>
          </w:tcPr>
          <w:p w14:paraId="38539BFC" w14:textId="77777777" w:rsidR="00B85048" w:rsidRPr="00BC4377" w:rsidRDefault="00B85048" w:rsidP="004945DE">
            <w:pPr>
              <w:pStyle w:val="TAH"/>
            </w:pPr>
          </w:p>
        </w:tc>
        <w:tc>
          <w:tcPr>
            <w:tcW w:w="1388" w:type="dxa"/>
            <w:shd w:val="clear" w:color="auto" w:fill="auto"/>
          </w:tcPr>
          <w:p w14:paraId="7A93DA66" w14:textId="77777777" w:rsidR="00B85048" w:rsidRPr="00BC4377" w:rsidRDefault="00B85048" w:rsidP="004945DE">
            <w:pPr>
              <w:pStyle w:val="TAC"/>
            </w:pPr>
          </w:p>
        </w:tc>
        <w:tc>
          <w:tcPr>
            <w:tcW w:w="1389" w:type="dxa"/>
            <w:shd w:val="clear" w:color="auto" w:fill="auto"/>
          </w:tcPr>
          <w:p w14:paraId="152E82AE" w14:textId="77777777" w:rsidR="00B85048" w:rsidRPr="00BC4377" w:rsidRDefault="00B85048" w:rsidP="004945DE">
            <w:pPr>
              <w:pStyle w:val="TAC"/>
            </w:pPr>
          </w:p>
        </w:tc>
        <w:tc>
          <w:tcPr>
            <w:tcW w:w="1389" w:type="dxa"/>
            <w:shd w:val="clear" w:color="auto" w:fill="auto"/>
          </w:tcPr>
          <w:p w14:paraId="3457F7FF" w14:textId="77777777" w:rsidR="00B85048" w:rsidRPr="00BC4377" w:rsidRDefault="00B85048" w:rsidP="004945DE">
            <w:pPr>
              <w:pStyle w:val="TAC"/>
            </w:pPr>
          </w:p>
        </w:tc>
        <w:tc>
          <w:tcPr>
            <w:tcW w:w="1389" w:type="dxa"/>
            <w:shd w:val="clear" w:color="auto" w:fill="auto"/>
          </w:tcPr>
          <w:p w14:paraId="2DD1C09D" w14:textId="77777777" w:rsidR="00B85048" w:rsidRPr="00BC4377" w:rsidRDefault="00B85048" w:rsidP="004945DE">
            <w:pPr>
              <w:pStyle w:val="TAC"/>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w:t>
      </w:r>
      <w:proofErr w:type="gramStart"/>
      <w:r w:rsidRPr="00374B9F">
        <w:rPr>
          <w:rFonts w:ascii="Arial" w:hAnsi="Arial" w:cs="Arial"/>
          <w:color w:val="FF0000"/>
          <w:sz w:val="22"/>
          <w:szCs w:val="22"/>
        </w:rPr>
        <w:t>text)  *</w:t>
      </w:r>
      <w:proofErr w:type="gramEnd"/>
      <w:r w:rsidRPr="00374B9F">
        <w:rPr>
          <w:rFonts w:ascii="Arial" w:hAnsi="Arial" w:cs="Arial"/>
          <w:color w:val="FF0000"/>
          <w:sz w:val="22"/>
          <w:szCs w:val="22"/>
        </w:rPr>
        <w:t>******************************</w:t>
      </w:r>
    </w:p>
    <w:p w14:paraId="0FCEE585" w14:textId="64C2099A" w:rsidR="00B85048" w:rsidRDefault="00B85048" w:rsidP="00B85048">
      <w:pPr>
        <w:pStyle w:val="Heading2"/>
      </w:pPr>
      <w:bookmarkStart w:id="13" w:name="_Toc157527823"/>
      <w:proofErr w:type="spellStart"/>
      <w:r>
        <w:rPr>
          <w:lang w:eastAsia="zh-CN"/>
        </w:rPr>
        <w:t>6.</w:t>
      </w:r>
      <w:r>
        <w:rPr>
          <w:rFonts w:hint="eastAsia"/>
          <w:lang w:eastAsia="zh-CN"/>
        </w:rPr>
        <w:t>X</w:t>
      </w:r>
      <w:proofErr w:type="spellEnd"/>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3"/>
      <w:r w:rsidR="00A40A74" w:rsidRPr="00A40A74">
        <w:t xml:space="preserve">Selecting an EAS server leveraging </w:t>
      </w:r>
      <w:proofErr w:type="gramStart"/>
      <w:r w:rsidR="00A40A74" w:rsidRPr="00A40A74">
        <w:t>analytics</w:t>
      </w:r>
      <w:proofErr w:type="gramEnd"/>
    </w:p>
    <w:p w14:paraId="0F47D02C" w14:textId="77777777" w:rsidR="00B85048" w:rsidRDefault="00B85048" w:rsidP="00B85048">
      <w:pPr>
        <w:keepNext/>
        <w:keepLines/>
        <w:spacing w:before="120"/>
        <w:ind w:left="1134" w:hanging="1134"/>
        <w:outlineLvl w:val="2"/>
        <w:rPr>
          <w:rFonts w:ascii="Arial" w:eastAsia="DengXian" w:hAnsi="Arial"/>
          <w:sz w:val="28"/>
        </w:rPr>
      </w:pPr>
      <w:bookmarkStart w:id="14" w:name="_Toc500949098"/>
      <w:bookmarkStart w:id="15" w:name="_Toc92875661"/>
      <w:bookmarkStart w:id="16" w:name="_Toc93070685"/>
      <w:proofErr w:type="spellStart"/>
      <w:r>
        <w:rPr>
          <w:rFonts w:ascii="Arial" w:eastAsia="DengXian" w:hAnsi="Arial"/>
          <w:sz w:val="28"/>
        </w:rPr>
        <w:t>6.X.1</w:t>
      </w:r>
      <w:proofErr w:type="spellEnd"/>
      <w:r>
        <w:rPr>
          <w:rFonts w:ascii="Arial" w:eastAsia="DengXian" w:hAnsi="Arial"/>
          <w:sz w:val="28"/>
        </w:rPr>
        <w:tab/>
        <w:t>Key Issue mapping</w:t>
      </w:r>
      <w:bookmarkEnd w:id="14"/>
      <w:bookmarkEnd w:id="15"/>
      <w:bookmarkEnd w:id="16"/>
    </w:p>
    <w:p w14:paraId="5109EBF2" w14:textId="77777777" w:rsidR="00B85048" w:rsidRDefault="00B85048" w:rsidP="00B85048">
      <w:pPr>
        <w:keepLines/>
        <w:ind w:left="1135" w:hanging="851"/>
        <w:rPr>
          <w:rFonts w:eastAsia="DengXian"/>
          <w:color w:val="FF0000"/>
          <w:lang w:val="en-US"/>
        </w:rPr>
      </w:pPr>
      <w:r>
        <w:rPr>
          <w:rFonts w:eastAsia="DengXian"/>
          <w:color w:val="FF0000"/>
        </w:rPr>
        <w:t>Editor's Note:</w:t>
      </w:r>
      <w:r>
        <w:rPr>
          <w:rFonts w:eastAsia="DengXian"/>
          <w:color w:val="FF0000"/>
        </w:rPr>
        <w:tab/>
      </w:r>
      <w:r>
        <w:rPr>
          <w:rFonts w:eastAsia="DengXian"/>
          <w:color w:val="FF0000"/>
          <w:lang w:val="en-US"/>
        </w:rPr>
        <w:t>This clause lists the key issue(s) addressed by this solution.</w:t>
      </w:r>
    </w:p>
    <w:p w14:paraId="1651DA73" w14:textId="77777777" w:rsidR="00567676" w:rsidRDefault="00567676" w:rsidP="00567676">
      <w:pPr>
        <w:rPr>
          <w:lang w:eastAsia="ko-KR"/>
        </w:rPr>
      </w:pPr>
      <w:r>
        <w:rPr>
          <w:lang w:eastAsia="ko-KR"/>
        </w:rPr>
        <w:t xml:space="preserve">This solution addresses the objectives of Key Issue 2 and </w:t>
      </w:r>
      <w:proofErr w:type="gramStart"/>
      <w:r>
        <w:rPr>
          <w:lang w:eastAsia="ko-KR"/>
        </w:rPr>
        <w:t>in particular selecting</w:t>
      </w:r>
      <w:proofErr w:type="gramEnd"/>
      <w:r>
        <w:rPr>
          <w:lang w:eastAsia="ko-KR"/>
        </w:rPr>
        <w:t xml:space="preserve"> the most suitable local </w:t>
      </w:r>
      <w:proofErr w:type="spellStart"/>
      <w:r>
        <w:rPr>
          <w:lang w:eastAsia="ko-KR"/>
        </w:rPr>
        <w:t>UPF</w:t>
      </w:r>
      <w:proofErr w:type="spellEnd"/>
      <w:r>
        <w:rPr>
          <w:lang w:eastAsia="ko-KR"/>
        </w:rPr>
        <w:t xml:space="preserve"> and EAS considering end to end delay.</w:t>
      </w:r>
    </w:p>
    <w:p w14:paraId="04AD7317" w14:textId="77777777" w:rsidR="00B85048" w:rsidRDefault="00B85048" w:rsidP="00B85048">
      <w:pPr>
        <w:keepNext/>
        <w:keepLines/>
        <w:spacing w:before="120"/>
        <w:ind w:left="1134" w:hanging="1134"/>
        <w:outlineLvl w:val="2"/>
        <w:rPr>
          <w:rFonts w:ascii="Arial" w:eastAsia="DengXian" w:hAnsi="Arial"/>
          <w:sz w:val="28"/>
        </w:rPr>
      </w:pPr>
      <w:bookmarkStart w:id="17" w:name="_Toc500949099"/>
      <w:bookmarkStart w:id="18" w:name="_Toc92875662"/>
      <w:bookmarkStart w:id="19" w:name="_Toc93070686"/>
      <w:proofErr w:type="spellStart"/>
      <w:r>
        <w:rPr>
          <w:rFonts w:ascii="Arial" w:eastAsia="DengXian" w:hAnsi="Arial"/>
          <w:sz w:val="28"/>
        </w:rPr>
        <w:t>6.X.2</w:t>
      </w:r>
      <w:proofErr w:type="spellEnd"/>
      <w:r>
        <w:rPr>
          <w:rFonts w:ascii="Arial" w:eastAsia="DengXian" w:hAnsi="Arial"/>
          <w:sz w:val="28"/>
        </w:rPr>
        <w:tab/>
        <w:t>Description</w:t>
      </w:r>
      <w:bookmarkEnd w:id="17"/>
      <w:bookmarkEnd w:id="18"/>
      <w:bookmarkEnd w:id="19"/>
    </w:p>
    <w:p w14:paraId="0D24FA79" w14:textId="77777777" w:rsidR="00B85048" w:rsidRDefault="00B85048" w:rsidP="00B85048">
      <w:pPr>
        <w:keepLines/>
        <w:ind w:left="1135" w:hanging="851"/>
        <w:rPr>
          <w:rFonts w:eastAsia="DengXian"/>
          <w:color w:val="FF0000"/>
        </w:rPr>
      </w:pPr>
      <w:bookmarkStart w:id="20" w:name="_Toc500949101"/>
      <w:r>
        <w:rPr>
          <w:rFonts w:eastAsia="DengXian"/>
          <w:color w:val="FF0000"/>
        </w:rPr>
        <w:t xml:space="preserve">Editor's Note: </w:t>
      </w:r>
      <w:r>
        <w:rPr>
          <w:rFonts w:eastAsia="DengXian"/>
          <w:color w:val="FF0000"/>
          <w:lang w:val="en-US"/>
        </w:rPr>
        <w:t xml:space="preserve">This clause will describe </w:t>
      </w:r>
      <w:r>
        <w:rPr>
          <w:rFonts w:eastAsia="DengXian"/>
          <w:color w:val="FF0000"/>
        </w:rPr>
        <w:t xml:space="preserve">the solution principles and architecture assumptions for corresponding key issue(s). Sub-clause(s) may be added to capture details. </w:t>
      </w:r>
    </w:p>
    <w:p w14:paraId="5E383AA0" w14:textId="77777777" w:rsidR="00567676" w:rsidRDefault="00567676" w:rsidP="00567676">
      <w:pPr>
        <w:rPr>
          <w:lang w:eastAsia="ko-KR"/>
        </w:rPr>
      </w:pPr>
      <w:r>
        <w:rPr>
          <w:lang w:eastAsia="ko-KR"/>
        </w:rPr>
        <w:t xml:space="preserve">Currently, TS 23.548 specifies how a UE DNS request can be routed via </w:t>
      </w:r>
      <w:proofErr w:type="spellStart"/>
      <w:r>
        <w:rPr>
          <w:lang w:eastAsia="ko-KR"/>
        </w:rPr>
        <w:t>EASDF</w:t>
      </w:r>
      <w:proofErr w:type="spellEnd"/>
      <w:r>
        <w:rPr>
          <w:lang w:eastAsia="ko-KR"/>
        </w:rPr>
        <w:t>. The procedure to route UEs DNS request is as follows (as described in Figure 6.2.3.2.2-1 of 23.548).:</w:t>
      </w:r>
    </w:p>
    <w:p w14:paraId="2E2DF52D" w14:textId="77777777" w:rsidR="00567676" w:rsidRPr="00DA51A5" w:rsidRDefault="00567676" w:rsidP="00567676">
      <w:pPr>
        <w:pStyle w:val="B1"/>
        <w:rPr>
          <w:rStyle w:val="B1Char"/>
          <w:lang w:eastAsia="ko-KR"/>
        </w:rPr>
      </w:pPr>
      <w:r w:rsidRPr="00DA51A5">
        <w:rPr>
          <w:rStyle w:val="B1Char"/>
          <w:lang w:eastAsia="ko-KR"/>
        </w:rPr>
        <w:t>1.-</w:t>
      </w:r>
      <w:r w:rsidRPr="00DA51A5">
        <w:rPr>
          <w:rStyle w:val="B1Char"/>
          <w:lang w:eastAsia="ko-KR"/>
        </w:rPr>
        <w:tab/>
        <w:t xml:space="preserve">When the UE establish a PDU session the </w:t>
      </w:r>
      <w:proofErr w:type="spellStart"/>
      <w:r w:rsidRPr="00DA51A5">
        <w:rPr>
          <w:rStyle w:val="B1Char"/>
          <w:lang w:eastAsia="ko-KR"/>
        </w:rPr>
        <w:t>SMF</w:t>
      </w:r>
      <w:proofErr w:type="spellEnd"/>
      <w:r w:rsidRPr="00DA51A5">
        <w:rPr>
          <w:rStyle w:val="B1Char"/>
          <w:lang w:eastAsia="ko-KR"/>
        </w:rPr>
        <w:t xml:space="preserve"> </w:t>
      </w:r>
      <w:r>
        <w:rPr>
          <w:rStyle w:val="B1Char"/>
          <w:lang w:val="en-GB" w:eastAsia="ko-KR"/>
        </w:rPr>
        <w:t>may</w:t>
      </w:r>
      <w:r w:rsidRPr="00DA51A5">
        <w:rPr>
          <w:rStyle w:val="B1Char"/>
          <w:lang w:eastAsia="ko-KR"/>
        </w:rPr>
        <w:t xml:space="preserve"> selects an </w:t>
      </w:r>
      <w:proofErr w:type="spellStart"/>
      <w:r w:rsidRPr="00DA51A5">
        <w:rPr>
          <w:rStyle w:val="B1Char"/>
          <w:lang w:eastAsia="ko-KR"/>
        </w:rPr>
        <w:t>EASDF</w:t>
      </w:r>
      <w:proofErr w:type="spellEnd"/>
      <w:r w:rsidRPr="00DA51A5">
        <w:rPr>
          <w:rStyle w:val="B1Char"/>
          <w:lang w:eastAsia="ko-KR"/>
        </w:rPr>
        <w:t xml:space="preserve"> and provides the </w:t>
      </w:r>
      <w:proofErr w:type="spellStart"/>
      <w:r w:rsidRPr="00DA51A5">
        <w:rPr>
          <w:rStyle w:val="B1Char"/>
          <w:lang w:eastAsia="ko-KR"/>
        </w:rPr>
        <w:t>EASDF</w:t>
      </w:r>
      <w:proofErr w:type="spellEnd"/>
      <w:r w:rsidRPr="00DA51A5">
        <w:rPr>
          <w:rStyle w:val="B1Char"/>
          <w:lang w:eastAsia="ko-KR"/>
        </w:rPr>
        <w:t xml:space="preserve"> with DNS message handling rules. The rule includes actions on how to handle DNS requests and DNS responses. </w:t>
      </w:r>
    </w:p>
    <w:p w14:paraId="34238C26" w14:textId="77777777" w:rsidR="00567676" w:rsidRPr="00DA51A5" w:rsidRDefault="00567676" w:rsidP="00567676">
      <w:pPr>
        <w:pStyle w:val="B1"/>
        <w:rPr>
          <w:rStyle w:val="B1Char"/>
          <w:lang w:eastAsia="ko-KR"/>
        </w:rPr>
      </w:pPr>
      <w:r w:rsidRPr="00DA51A5">
        <w:rPr>
          <w:rStyle w:val="B1Char"/>
          <w:lang w:eastAsia="ko-KR"/>
        </w:rPr>
        <w:t>3.-</w:t>
      </w:r>
      <w:r w:rsidRPr="00DA51A5">
        <w:rPr>
          <w:rStyle w:val="B1Char"/>
          <w:lang w:eastAsia="ko-KR"/>
        </w:rPr>
        <w:tab/>
        <w:t xml:space="preserve">When the UE sends a DNS request the </w:t>
      </w:r>
      <w:proofErr w:type="spellStart"/>
      <w:r w:rsidRPr="00DA51A5">
        <w:rPr>
          <w:rStyle w:val="B1Char"/>
          <w:lang w:eastAsia="ko-KR"/>
        </w:rPr>
        <w:t>EASDF</w:t>
      </w:r>
      <w:proofErr w:type="spellEnd"/>
      <w:r w:rsidRPr="00DA51A5">
        <w:rPr>
          <w:rStyle w:val="B1Char"/>
          <w:lang w:eastAsia="ko-KR"/>
        </w:rPr>
        <w:t xml:space="preserve"> determines how to route the DNS request according to the DNS message handling rules. At this point the </w:t>
      </w:r>
      <w:proofErr w:type="spellStart"/>
      <w:r w:rsidRPr="00DA51A5">
        <w:rPr>
          <w:rStyle w:val="B1Char"/>
          <w:lang w:eastAsia="ko-KR"/>
        </w:rPr>
        <w:t>EASDF</w:t>
      </w:r>
      <w:proofErr w:type="spellEnd"/>
      <w:r w:rsidRPr="00DA51A5">
        <w:rPr>
          <w:rStyle w:val="B1Char"/>
          <w:lang w:eastAsia="ko-KR"/>
        </w:rPr>
        <w:t xml:space="preserve"> may determine that the request may need to be sent to an L-DNS. </w:t>
      </w:r>
    </w:p>
    <w:p w14:paraId="52C46E9C" w14:textId="77777777" w:rsidR="00567676" w:rsidRPr="00DA51A5" w:rsidRDefault="00567676" w:rsidP="00567676">
      <w:pPr>
        <w:pStyle w:val="B1"/>
        <w:rPr>
          <w:rStyle w:val="B1Char"/>
          <w:lang w:eastAsia="ko-KR"/>
        </w:rPr>
      </w:pPr>
      <w:r w:rsidRPr="00DA51A5">
        <w:rPr>
          <w:rStyle w:val="B1Char"/>
          <w:lang w:eastAsia="ko-KR"/>
        </w:rPr>
        <w:t>4.</w:t>
      </w:r>
      <w:r w:rsidRPr="00DA51A5">
        <w:rPr>
          <w:rStyle w:val="B1Char"/>
          <w:lang w:eastAsia="ko-KR"/>
        </w:rPr>
        <w:tab/>
        <w:t xml:space="preserve">When the </w:t>
      </w:r>
      <w:proofErr w:type="spellStart"/>
      <w:r w:rsidRPr="00DA51A5">
        <w:rPr>
          <w:rStyle w:val="B1Char"/>
          <w:lang w:eastAsia="ko-KR"/>
        </w:rPr>
        <w:t>EASDF</w:t>
      </w:r>
      <w:proofErr w:type="spellEnd"/>
      <w:r w:rsidRPr="00DA51A5">
        <w:rPr>
          <w:rStyle w:val="B1Char"/>
          <w:lang w:eastAsia="ko-KR"/>
        </w:rPr>
        <w:t xml:space="preserve"> receives a DNS response from an L-DNS server the response may contain a list of EAS IP addresses or a list of </w:t>
      </w:r>
      <w:proofErr w:type="spellStart"/>
      <w:r w:rsidRPr="00DA51A5">
        <w:rPr>
          <w:rStyle w:val="B1Char"/>
          <w:lang w:eastAsia="ko-KR"/>
        </w:rPr>
        <w:t>FQDNs</w:t>
      </w:r>
      <w:proofErr w:type="spellEnd"/>
    </w:p>
    <w:p w14:paraId="54D44A96" w14:textId="77777777" w:rsidR="00567676" w:rsidRPr="00DA51A5" w:rsidRDefault="00567676" w:rsidP="00567676">
      <w:pPr>
        <w:pStyle w:val="B1"/>
        <w:rPr>
          <w:rStyle w:val="B1Char"/>
          <w:lang w:eastAsia="ko-KR"/>
        </w:rPr>
      </w:pPr>
      <w:r w:rsidRPr="00DA51A5">
        <w:rPr>
          <w:rStyle w:val="B1Char"/>
          <w:lang w:eastAsia="ko-KR"/>
        </w:rPr>
        <w:lastRenderedPageBreak/>
        <w:t>5.</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may report the list of EAS IP addresses or list of </w:t>
      </w:r>
      <w:proofErr w:type="spellStart"/>
      <w:r w:rsidRPr="00DA51A5">
        <w:rPr>
          <w:rStyle w:val="B1Char"/>
          <w:lang w:eastAsia="ko-KR"/>
        </w:rPr>
        <w:t>FQDNs</w:t>
      </w:r>
      <w:proofErr w:type="spellEnd"/>
      <w:r w:rsidRPr="00DA51A5">
        <w:rPr>
          <w:rStyle w:val="B1Char"/>
          <w:lang w:eastAsia="ko-KR"/>
        </w:rPr>
        <w:t xml:space="preserve"> to the </w:t>
      </w:r>
      <w:proofErr w:type="spellStart"/>
      <w:r w:rsidRPr="00DA51A5">
        <w:rPr>
          <w:rStyle w:val="B1Char"/>
          <w:lang w:eastAsia="ko-KR"/>
        </w:rPr>
        <w:t>SMF</w:t>
      </w:r>
      <w:proofErr w:type="spellEnd"/>
      <w:r w:rsidRPr="00DA51A5">
        <w:rPr>
          <w:rStyle w:val="B1Char"/>
          <w:lang w:eastAsia="ko-KR"/>
        </w:rPr>
        <w:t xml:space="preserve"> so as the </w:t>
      </w:r>
      <w:proofErr w:type="spellStart"/>
      <w:r w:rsidRPr="00DA51A5">
        <w:rPr>
          <w:rStyle w:val="B1Char"/>
          <w:lang w:eastAsia="ko-KR"/>
        </w:rPr>
        <w:t>SMF</w:t>
      </w:r>
      <w:proofErr w:type="spellEnd"/>
      <w:r w:rsidRPr="00DA51A5">
        <w:rPr>
          <w:rStyle w:val="B1Char"/>
          <w:lang w:eastAsia="ko-KR"/>
        </w:rPr>
        <w:t xml:space="preserve"> to determine the </w:t>
      </w:r>
      <w:proofErr w:type="spellStart"/>
      <w:r w:rsidRPr="00DA51A5">
        <w:rPr>
          <w:rStyle w:val="B1Char"/>
          <w:lang w:eastAsia="ko-KR"/>
        </w:rPr>
        <w:t>DNAI</w:t>
      </w:r>
      <w:proofErr w:type="spellEnd"/>
      <w:r w:rsidRPr="00DA51A5">
        <w:rPr>
          <w:rStyle w:val="B1Char"/>
          <w:lang w:eastAsia="ko-KR"/>
        </w:rPr>
        <w:t xml:space="preserve"> and associated </w:t>
      </w:r>
      <w:proofErr w:type="spellStart"/>
      <w:r w:rsidRPr="00DA51A5">
        <w:rPr>
          <w:rStyle w:val="B1Char"/>
          <w:lang w:eastAsia="ko-KR"/>
        </w:rPr>
        <w:t>N6</w:t>
      </w:r>
      <w:proofErr w:type="spellEnd"/>
      <w:r w:rsidRPr="00DA51A5">
        <w:rPr>
          <w:rStyle w:val="B1Char"/>
          <w:lang w:eastAsia="ko-KR"/>
        </w:rPr>
        <w:t xml:space="preserve"> traffic routing information for the </w:t>
      </w:r>
      <w:proofErr w:type="spellStart"/>
      <w:r w:rsidRPr="00DA51A5">
        <w:rPr>
          <w:rStyle w:val="B1Char"/>
          <w:lang w:eastAsia="ko-KR"/>
        </w:rPr>
        <w:t>DNAI</w:t>
      </w:r>
      <w:proofErr w:type="spellEnd"/>
      <w:r w:rsidRPr="00DA51A5">
        <w:rPr>
          <w:rStyle w:val="B1Char"/>
          <w:lang w:eastAsia="ko-KR"/>
        </w:rPr>
        <w:t xml:space="preserve"> and whether a local PSA will need to be inserted </w:t>
      </w:r>
    </w:p>
    <w:p w14:paraId="6F3E3641" w14:textId="77777777" w:rsidR="00567676" w:rsidRDefault="00567676" w:rsidP="00567676">
      <w:pPr>
        <w:pStyle w:val="B1"/>
        <w:rPr>
          <w:rStyle w:val="B1Char"/>
          <w:lang w:eastAsia="ko-KR"/>
        </w:rPr>
      </w:pPr>
      <w:r w:rsidRPr="00DA51A5">
        <w:rPr>
          <w:rStyle w:val="B1Char"/>
          <w:lang w:eastAsia="ko-KR"/>
        </w:rPr>
        <w:t>6.</w:t>
      </w:r>
      <w:r w:rsidRPr="00DA51A5">
        <w:rPr>
          <w:rStyle w:val="B1Char"/>
          <w:lang w:eastAsia="ko-KR"/>
        </w:rPr>
        <w:tab/>
        <w:t xml:space="preserve">The </w:t>
      </w:r>
      <w:proofErr w:type="spellStart"/>
      <w:r w:rsidRPr="00DA51A5">
        <w:rPr>
          <w:rStyle w:val="B1Char"/>
          <w:lang w:eastAsia="ko-KR"/>
        </w:rPr>
        <w:t>EASDF</w:t>
      </w:r>
      <w:proofErr w:type="spellEnd"/>
      <w:r w:rsidRPr="00DA51A5">
        <w:rPr>
          <w:rStyle w:val="B1Char"/>
          <w:lang w:eastAsia="ko-KR"/>
        </w:rPr>
        <w:t xml:space="preserve"> then forwards the DNS response to the UE</w:t>
      </w:r>
    </w:p>
    <w:p w14:paraId="40B44CAE" w14:textId="77777777" w:rsidR="00567676" w:rsidRPr="00BE038F" w:rsidRDefault="00567676" w:rsidP="00567676">
      <w:pPr>
        <w:pStyle w:val="B1"/>
        <w:rPr>
          <w:u w:val="single"/>
        </w:rPr>
      </w:pPr>
      <w:r>
        <w:t>7.</w:t>
      </w:r>
      <w:r>
        <w:tab/>
        <w:t xml:space="preserve">At this point the UE selects an EAS server. </w:t>
      </w:r>
      <w:r>
        <w:rPr>
          <w:lang w:val="en-GB"/>
        </w:rPr>
        <w:t xml:space="preserve">If the UE has received multiple EAS IP addresses or the </w:t>
      </w:r>
      <w:proofErr w:type="spellStart"/>
      <w:r>
        <w:rPr>
          <w:lang w:val="en-GB"/>
        </w:rPr>
        <w:t>FQDN</w:t>
      </w:r>
      <w:proofErr w:type="spellEnd"/>
      <w:r>
        <w:rPr>
          <w:lang w:val="en-GB"/>
        </w:rPr>
        <w:t xml:space="preserve"> corresponds to multiple EAS </w:t>
      </w:r>
      <w:proofErr w:type="gramStart"/>
      <w:r>
        <w:rPr>
          <w:lang w:val="en-GB"/>
        </w:rPr>
        <w:t>server</w:t>
      </w:r>
      <w:proofErr w:type="gramEnd"/>
      <w:r>
        <w:rPr>
          <w:lang w:val="en-GB"/>
        </w:rPr>
        <w:t xml:space="preserve"> the UE</w:t>
      </w:r>
      <w:r w:rsidRPr="00BE038F">
        <w:rPr>
          <w:u w:val="single"/>
        </w:rPr>
        <w:t xml:space="preserve"> may not know which EAS server has the best performance.</w:t>
      </w:r>
    </w:p>
    <w:p w14:paraId="5FEE8CCB" w14:textId="77777777" w:rsidR="00567676" w:rsidRDefault="00567676" w:rsidP="00567676">
      <w:pPr>
        <w:pStyle w:val="B1"/>
      </w:pPr>
    </w:p>
    <w:p w14:paraId="5D9C42ED" w14:textId="77777777" w:rsidR="00567676" w:rsidRDefault="00567676" w:rsidP="00567676">
      <w:pPr>
        <w:tabs>
          <w:tab w:val="left" w:pos="8201"/>
        </w:tabs>
      </w:pPr>
      <w:r>
        <w:t xml:space="preserve">In order to ensure optimal EAS server </w:t>
      </w:r>
      <w:proofErr w:type="gramStart"/>
      <w:r>
        <w:t>selection</w:t>
      </w:r>
      <w:proofErr w:type="gramEnd"/>
      <w:r>
        <w:t xml:space="preserve"> it is proposed that when the </w:t>
      </w:r>
      <w:proofErr w:type="spellStart"/>
      <w:r>
        <w:t>EASDF</w:t>
      </w:r>
      <w:proofErr w:type="spellEnd"/>
      <w:r>
        <w:t xml:space="preserve"> reports </w:t>
      </w:r>
      <w:r w:rsidRPr="0071710D">
        <w:t xml:space="preserve">the list of EAS IP addresses or list of </w:t>
      </w:r>
      <w:proofErr w:type="spellStart"/>
      <w:r w:rsidRPr="0071710D">
        <w:t>FQDNs</w:t>
      </w:r>
      <w:proofErr w:type="spellEnd"/>
      <w:r w:rsidRPr="0071710D">
        <w:t xml:space="preserve"> to the </w:t>
      </w:r>
      <w:proofErr w:type="spellStart"/>
      <w:r w:rsidRPr="0071710D">
        <w:t>SMF</w:t>
      </w:r>
      <w:proofErr w:type="spellEnd"/>
      <w:r>
        <w:t xml:space="preserve">, the </w:t>
      </w:r>
      <w:proofErr w:type="spellStart"/>
      <w:r>
        <w:t>SMF</w:t>
      </w:r>
      <w:proofErr w:type="spellEnd"/>
      <w:r>
        <w:t xml:space="preserve"> to leverage the NWDAF analytics to determine the EAS application server instance that offers the "best" performance. In this way the UE (at step 7) will receive only the EAS server address that offers the best performance (</w:t>
      </w:r>
      <w:proofErr w:type="gramStart"/>
      <w:r>
        <w:t>i.e.</w:t>
      </w:r>
      <w:proofErr w:type="gramEnd"/>
      <w:r>
        <w:t xml:space="preserve"> lowest end-2-end latency).</w:t>
      </w:r>
    </w:p>
    <w:p w14:paraId="4EC06F9D" w14:textId="77777777" w:rsidR="00567676" w:rsidRPr="009F548A" w:rsidRDefault="00567676" w:rsidP="00567676">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There are two Analytics IDs that the </w:t>
      </w:r>
      <w:proofErr w:type="spellStart"/>
      <w:r w:rsidRPr="009F548A">
        <w:rPr>
          <w:color w:val="000000"/>
          <w:lang w:eastAsia="ja-JP"/>
        </w:rPr>
        <w:t>SMF</w:t>
      </w:r>
      <w:proofErr w:type="spellEnd"/>
      <w:r w:rsidRPr="009F548A">
        <w:rPr>
          <w:color w:val="000000"/>
          <w:lang w:eastAsia="ja-JP"/>
        </w:rPr>
        <w:t xml:space="preserve"> can leverage when selecting an Edge Application Server:</w:t>
      </w:r>
    </w:p>
    <w:p w14:paraId="4786BAFE" w14:textId="77777777" w:rsidR="00567676" w:rsidRPr="009F548A" w:rsidRDefault="00567676" w:rsidP="00567676">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 xml:space="preserve">Service Experience Analytics that indicate an average of observed Service MoS and/or variance of observed Service MoS indicating service MOS distribution for services such as audio-visual streaming as well as services that are not audio-visual streaming such as </w:t>
      </w:r>
      <w:proofErr w:type="spellStart"/>
      <w:r w:rsidRPr="009F548A">
        <w:rPr>
          <w:color w:val="000000"/>
          <w:lang w:eastAsia="ja-JP"/>
        </w:rPr>
        <w:t>V2X</w:t>
      </w:r>
      <w:proofErr w:type="spellEnd"/>
      <w:r w:rsidRPr="009F548A">
        <w:rPr>
          <w:color w:val="000000"/>
          <w:lang w:eastAsia="ja-JP"/>
        </w:rPr>
        <w:t xml:space="preserve"> and Web Browsing services.</w:t>
      </w:r>
    </w:p>
    <w:p w14:paraId="16C07DC4" w14:textId="77777777" w:rsidR="00567676" w:rsidRPr="009F548A" w:rsidRDefault="00567676" w:rsidP="00567676">
      <w:pPr>
        <w:overflowPunct w:val="0"/>
        <w:autoSpaceDE w:val="0"/>
        <w:autoSpaceDN w:val="0"/>
        <w:adjustRightInd w:val="0"/>
        <w:ind w:left="568" w:hanging="284"/>
        <w:jc w:val="left"/>
        <w:textAlignment w:val="baseline"/>
        <w:rPr>
          <w:color w:val="000000"/>
          <w:lang w:eastAsia="ja-JP"/>
        </w:rPr>
      </w:pPr>
      <w:r w:rsidRPr="009F548A">
        <w:rPr>
          <w:color w:val="000000"/>
          <w:lang w:eastAsia="ja-JP"/>
        </w:rPr>
        <w:t>-</w:t>
      </w:r>
      <w:r w:rsidRPr="009F548A">
        <w:rPr>
          <w:color w:val="000000"/>
          <w:lang w:eastAsia="ja-JP"/>
        </w:rPr>
        <w:tab/>
        <w:t>DN Performance Analytics which provides analytics for user plane performance (</w:t>
      </w:r>
      <w:proofErr w:type="gramStart"/>
      <w:r w:rsidRPr="009F548A">
        <w:rPr>
          <w:color w:val="000000"/>
          <w:lang w:eastAsia="ja-JP"/>
        </w:rPr>
        <w:t>i.e.</w:t>
      </w:r>
      <w:proofErr w:type="gramEnd"/>
      <w:r w:rsidRPr="009F548A">
        <w:rPr>
          <w:color w:val="000000"/>
          <w:lang w:eastAsia="ja-JP"/>
        </w:rPr>
        <w:t xml:space="preserve"> average traffic rate, average packet delay) in the form of statistics or predictions for an Edge Application.</w:t>
      </w:r>
    </w:p>
    <w:p w14:paraId="71A5735C" w14:textId="77777777" w:rsidR="00567676" w:rsidRPr="009F548A" w:rsidRDefault="00567676" w:rsidP="00567676">
      <w:pPr>
        <w:tabs>
          <w:tab w:val="left" w:pos="8201"/>
        </w:tabs>
        <w:overflowPunct w:val="0"/>
        <w:autoSpaceDE w:val="0"/>
        <w:autoSpaceDN w:val="0"/>
        <w:adjustRightInd w:val="0"/>
        <w:jc w:val="left"/>
        <w:textAlignment w:val="baseline"/>
        <w:rPr>
          <w:color w:val="000000"/>
          <w:lang w:eastAsia="ja-JP"/>
        </w:rPr>
      </w:pPr>
      <w:r w:rsidRPr="00567676">
        <w:rPr>
          <w:color w:val="000000"/>
          <w:lang w:eastAsia="ja-JP"/>
        </w:rPr>
        <w:t xml:space="preserve">It is noteworthy to state that </w:t>
      </w:r>
      <w:r>
        <w:rPr>
          <w:color w:val="000000"/>
          <w:lang w:eastAsia="ja-JP"/>
        </w:rPr>
        <w:t>t</w:t>
      </w:r>
      <w:r w:rsidRPr="00567676">
        <w:rPr>
          <w:color w:val="000000"/>
          <w:lang w:eastAsia="ja-JP"/>
        </w:rPr>
        <w:t xml:space="preserve">he NWDAF can also provide such analytics </w:t>
      </w:r>
      <w:proofErr w:type="gramStart"/>
      <w:r w:rsidRPr="00567676">
        <w:rPr>
          <w:color w:val="000000"/>
          <w:lang w:eastAsia="ja-JP"/>
        </w:rPr>
        <w:t>taking into account</w:t>
      </w:r>
      <w:proofErr w:type="gramEnd"/>
      <w:r w:rsidRPr="00567676">
        <w:rPr>
          <w:color w:val="000000"/>
          <w:lang w:eastAsia="ja-JP"/>
        </w:rPr>
        <w:t xml:space="preserve">: Anchor </w:t>
      </w:r>
      <w:proofErr w:type="spellStart"/>
      <w:r w:rsidRPr="00567676">
        <w:rPr>
          <w:color w:val="000000"/>
          <w:lang w:eastAsia="ja-JP"/>
        </w:rPr>
        <w:t>UPF</w:t>
      </w:r>
      <w:proofErr w:type="spellEnd"/>
      <w:r w:rsidRPr="00567676">
        <w:rPr>
          <w:color w:val="000000"/>
          <w:lang w:eastAsia="ja-JP"/>
        </w:rPr>
        <w:t xml:space="preserve"> info, </w:t>
      </w:r>
      <w:proofErr w:type="spellStart"/>
      <w:r w:rsidRPr="00567676">
        <w:rPr>
          <w:color w:val="000000"/>
          <w:lang w:eastAsia="ja-JP"/>
        </w:rPr>
        <w:t>DNAI</w:t>
      </w:r>
      <w:proofErr w:type="spellEnd"/>
      <w:r w:rsidRPr="00567676">
        <w:rPr>
          <w:color w:val="000000"/>
          <w:lang w:eastAsia="ja-JP"/>
        </w:rPr>
        <w:t xml:space="preserve"> info.</w:t>
      </w:r>
    </w:p>
    <w:p w14:paraId="7347823C" w14:textId="77777777" w:rsidR="00567676" w:rsidRDefault="00567676" w:rsidP="00567676">
      <w:pPr>
        <w:tabs>
          <w:tab w:val="left" w:pos="8201"/>
        </w:tabs>
        <w:overflowPunct w:val="0"/>
        <w:autoSpaceDE w:val="0"/>
        <w:autoSpaceDN w:val="0"/>
        <w:adjustRightInd w:val="0"/>
        <w:jc w:val="left"/>
        <w:textAlignment w:val="baseline"/>
        <w:rPr>
          <w:ins w:id="21" w:author="Lenovo DK r1" w:date="2024-02-28T09:08:00Z"/>
          <w:color w:val="000000"/>
          <w:lang w:eastAsia="ja-JP"/>
        </w:rPr>
      </w:pPr>
      <w:r w:rsidRPr="009F548A">
        <w:rPr>
          <w:color w:val="000000"/>
          <w:lang w:eastAsia="ja-JP"/>
        </w:rPr>
        <w:t xml:space="preserve">The </w:t>
      </w:r>
      <w:proofErr w:type="spellStart"/>
      <w:r w:rsidRPr="009F548A">
        <w:rPr>
          <w:color w:val="000000"/>
          <w:lang w:eastAsia="ja-JP"/>
        </w:rPr>
        <w:t>SMF</w:t>
      </w:r>
      <w:proofErr w:type="spellEnd"/>
      <w:r w:rsidRPr="009F548A">
        <w:rPr>
          <w:color w:val="000000"/>
          <w:lang w:eastAsia="ja-JP"/>
        </w:rPr>
        <w:t xml:space="preserve"> can request Analytics for an Application over a specific Application Server Instance Address as described in clause 6.4.4 of 3GPP TS 23.288. In addition, the </w:t>
      </w:r>
      <w:proofErr w:type="spellStart"/>
      <w:r w:rsidRPr="009F548A">
        <w:rPr>
          <w:color w:val="000000"/>
          <w:lang w:eastAsia="ja-JP"/>
        </w:rPr>
        <w:t>SMF</w:t>
      </w:r>
      <w:proofErr w:type="spellEnd"/>
      <w:r w:rsidRPr="009F548A">
        <w:rPr>
          <w:color w:val="000000"/>
          <w:lang w:eastAsia="ja-JP"/>
        </w:rPr>
        <w:t xml:space="preserve"> can request DN performance Analytics for an application as described in clause 6.14.4 of 3GPP TS 23.288.</w:t>
      </w:r>
    </w:p>
    <w:p w14:paraId="0F444188" w14:textId="77777777" w:rsidR="00150F37" w:rsidRPr="0016070A" w:rsidRDefault="00150F37" w:rsidP="00150F37">
      <w:pPr>
        <w:tabs>
          <w:tab w:val="left" w:pos="8201"/>
        </w:tabs>
        <w:rPr>
          <w:ins w:id="22" w:author="Lenovo DK r1" w:date="2024-02-28T09:08:00Z"/>
          <w:highlight w:val="yellow"/>
        </w:rPr>
      </w:pPr>
      <w:ins w:id="23" w:author="Lenovo DK r1" w:date="2024-02-28T09:08:00Z">
        <w:r w:rsidRPr="0016070A">
          <w:rPr>
            <w:highlight w:val="yellow"/>
          </w:rPr>
          <w:t xml:space="preserve">As an </w:t>
        </w:r>
        <w:proofErr w:type="gramStart"/>
        <w:r w:rsidRPr="0016070A">
          <w:rPr>
            <w:highlight w:val="yellow"/>
          </w:rPr>
          <w:t>example</w:t>
        </w:r>
        <w:proofErr w:type="gramEnd"/>
        <w:r w:rsidRPr="0016070A">
          <w:rPr>
            <w:highlight w:val="yellow"/>
          </w:rPr>
          <w:t xml:space="preserve"> when the </w:t>
        </w:r>
        <w:proofErr w:type="spellStart"/>
        <w:r w:rsidRPr="0016070A">
          <w:rPr>
            <w:highlight w:val="yellow"/>
          </w:rPr>
          <w:t>SMF</w:t>
        </w:r>
        <w:proofErr w:type="spellEnd"/>
        <w:r w:rsidRPr="0016070A">
          <w:rPr>
            <w:highlight w:val="yellow"/>
          </w:rPr>
          <w:t xml:space="preserve"> receives two EAS IP addresses in the DNS response the </w:t>
        </w:r>
        <w:proofErr w:type="spellStart"/>
        <w:r w:rsidRPr="0016070A">
          <w:rPr>
            <w:highlight w:val="yellow"/>
          </w:rPr>
          <w:t>SMF</w:t>
        </w:r>
        <w:proofErr w:type="spellEnd"/>
        <w:r w:rsidRPr="0016070A">
          <w:rPr>
            <w:highlight w:val="yellow"/>
          </w:rPr>
          <w:t xml:space="preserve"> can request the following analytics:</w:t>
        </w:r>
      </w:ins>
    </w:p>
    <w:p w14:paraId="4892ACF0" w14:textId="77777777" w:rsidR="00150F37" w:rsidRPr="0016070A" w:rsidRDefault="00150F37" w:rsidP="00150F37">
      <w:pPr>
        <w:pStyle w:val="B1"/>
        <w:rPr>
          <w:ins w:id="24" w:author="Lenovo DK r1" w:date="2024-02-28T09:08:00Z"/>
          <w:highlight w:val="yellow"/>
          <w:lang w:val="en-GB"/>
        </w:rPr>
      </w:pPr>
      <w:ins w:id="25" w:author="Lenovo DK r1" w:date="2024-02-28T09:08:00Z">
        <w:r w:rsidRPr="0016070A">
          <w:rPr>
            <w:highlight w:val="yellow"/>
            <w:lang w:val="en-GB"/>
          </w:rPr>
          <w:t>-</w:t>
        </w:r>
        <w:r w:rsidRPr="0016070A">
          <w:rPr>
            <w:highlight w:val="yellow"/>
            <w:lang w:val="en-GB"/>
          </w:rPr>
          <w:tab/>
        </w:r>
        <w:r w:rsidRPr="0016070A">
          <w:rPr>
            <w:highlight w:val="yellow"/>
          </w:rPr>
          <w:t>Analytics ID: "DN Performance Analytics"</w:t>
        </w:r>
        <w:r w:rsidRPr="0016070A">
          <w:rPr>
            <w:highlight w:val="yellow"/>
            <w:lang w:val="en-GB"/>
          </w:rPr>
          <w:t xml:space="preserve"> with analytics filter</w:t>
        </w:r>
        <w:r>
          <w:rPr>
            <w:highlight w:val="yellow"/>
            <w:lang w:val="en-GB"/>
          </w:rPr>
          <w:t>s</w:t>
        </w:r>
      </w:ins>
    </w:p>
    <w:p w14:paraId="51CCC489" w14:textId="6BEAB97C" w:rsidR="00150F37" w:rsidRPr="0016070A" w:rsidRDefault="00150F37" w:rsidP="00150F37">
      <w:pPr>
        <w:pStyle w:val="B2"/>
        <w:rPr>
          <w:ins w:id="26" w:author="Lenovo DK r1" w:date="2024-02-28T09:08:00Z"/>
          <w:highlight w:val="yellow"/>
          <w:lang w:val="en-GB"/>
        </w:rPr>
      </w:pPr>
      <w:ins w:id="27" w:author="Lenovo DK r1" w:date="2024-02-28T09:08:00Z">
        <w:r>
          <w:rPr>
            <w:highlight w:val="yellow"/>
            <w:lang w:val="en-GB"/>
          </w:rPr>
          <w:t>-</w:t>
        </w:r>
        <w:r>
          <w:rPr>
            <w:highlight w:val="yellow"/>
            <w:lang w:val="en-GB"/>
          </w:rPr>
          <w:tab/>
        </w:r>
      </w:ins>
      <w:proofErr w:type="spellStart"/>
      <w:ins w:id="28" w:author="Lenovo DK r2" w:date="2024-02-29T12:07:00Z">
        <w:r w:rsidR="005D006A">
          <w:rPr>
            <w:highlight w:val="yellow"/>
            <w:lang w:val="en-GB"/>
          </w:rPr>
          <w:t>Candindate</w:t>
        </w:r>
        <w:proofErr w:type="spellEnd"/>
        <w:r w:rsidR="005D006A">
          <w:rPr>
            <w:highlight w:val="yellow"/>
            <w:lang w:val="en-GB"/>
          </w:rPr>
          <w:t xml:space="preserve"> </w:t>
        </w:r>
      </w:ins>
      <w:ins w:id="29" w:author="Lenovo DK r1" w:date="2024-02-28T09:08:00Z">
        <w:r w:rsidRPr="0016070A">
          <w:rPr>
            <w:highlight w:val="yellow"/>
            <w:lang w:val="en-GB"/>
          </w:rPr>
          <w:t xml:space="preserve">Anchor </w:t>
        </w:r>
        <w:proofErr w:type="spellStart"/>
        <w:r w:rsidRPr="0016070A">
          <w:rPr>
            <w:highlight w:val="yellow"/>
            <w:lang w:val="en-GB"/>
          </w:rPr>
          <w:t>UPF</w:t>
        </w:r>
        <w:proofErr w:type="spellEnd"/>
        <w:r w:rsidRPr="0016070A">
          <w:rPr>
            <w:highlight w:val="yellow"/>
            <w:lang w:val="en-GB"/>
          </w:rPr>
          <w:t xml:space="preserve"> info (</w:t>
        </w:r>
        <w:r w:rsidRPr="0016070A">
          <w:rPr>
            <w:highlight w:val="yellow"/>
          </w:rPr>
          <w:t xml:space="preserve">Identifies the </w:t>
        </w:r>
        <w:proofErr w:type="spellStart"/>
        <w:r w:rsidRPr="0016070A">
          <w:rPr>
            <w:highlight w:val="yellow"/>
          </w:rPr>
          <w:t>UPF</w:t>
        </w:r>
        <w:proofErr w:type="spellEnd"/>
        <w:r w:rsidRPr="0016070A">
          <w:rPr>
            <w:highlight w:val="yellow"/>
          </w:rPr>
          <w:t xml:space="preserve"> where a UE has an associated PDU session.</w:t>
        </w:r>
        <w:r w:rsidRPr="0016070A">
          <w:rPr>
            <w:highlight w:val="yellow"/>
            <w:lang w:val="en-GB"/>
          </w:rPr>
          <w:t>)</w:t>
        </w:r>
      </w:ins>
    </w:p>
    <w:p w14:paraId="379C97A2" w14:textId="77777777" w:rsidR="00150F37" w:rsidRPr="0016070A" w:rsidRDefault="00150F37" w:rsidP="00150F37">
      <w:pPr>
        <w:pStyle w:val="B2"/>
        <w:rPr>
          <w:ins w:id="30" w:author="Lenovo DK r1" w:date="2024-02-28T09:08:00Z"/>
          <w:highlight w:val="yellow"/>
          <w:lang w:val="en-GB"/>
        </w:rPr>
      </w:pPr>
      <w:ins w:id="31" w:author="Lenovo DK r1" w:date="2024-02-28T09:08:00Z">
        <w:r w:rsidRPr="0016070A">
          <w:rPr>
            <w:highlight w:val="yellow"/>
            <w:lang w:val="en-GB"/>
          </w:rPr>
          <w:t>-</w:t>
        </w:r>
        <w:r w:rsidRPr="0016070A">
          <w:rPr>
            <w:highlight w:val="yellow"/>
            <w:lang w:val="en-GB"/>
          </w:rPr>
          <w:tab/>
          <w:t>Area of interest</w:t>
        </w:r>
      </w:ins>
    </w:p>
    <w:p w14:paraId="0D71EFDB" w14:textId="77777777" w:rsidR="00150F37" w:rsidRPr="0016070A" w:rsidRDefault="00150F37" w:rsidP="00150F37">
      <w:pPr>
        <w:pStyle w:val="B2"/>
        <w:rPr>
          <w:ins w:id="32" w:author="Lenovo DK r1" w:date="2024-02-28T09:08:00Z"/>
          <w:highlight w:val="yellow"/>
          <w:lang w:val="en-GB"/>
        </w:rPr>
      </w:pPr>
      <w:ins w:id="33" w:author="Lenovo DK r1" w:date="2024-02-28T09:08:00Z">
        <w:r w:rsidRPr="0016070A">
          <w:rPr>
            <w:highlight w:val="yellow"/>
            <w:lang w:val="en-GB"/>
          </w:rPr>
          <w:t>-</w:t>
        </w:r>
        <w:r w:rsidRPr="0016070A">
          <w:rPr>
            <w:highlight w:val="yellow"/>
            <w:lang w:val="en-GB"/>
          </w:rPr>
          <w:tab/>
          <w:t>EAS IP address(es) received in the response</w:t>
        </w:r>
      </w:ins>
    </w:p>
    <w:p w14:paraId="670B5B67" w14:textId="77777777" w:rsidR="00150F37" w:rsidRPr="0016070A" w:rsidRDefault="00150F37" w:rsidP="00150F37">
      <w:pPr>
        <w:pStyle w:val="B2"/>
        <w:rPr>
          <w:ins w:id="34" w:author="Lenovo DK r1" w:date="2024-02-28T09:08:00Z"/>
          <w:highlight w:val="yellow"/>
          <w:lang w:val="en-GB"/>
        </w:rPr>
      </w:pPr>
      <w:ins w:id="35" w:author="Lenovo DK r1" w:date="2024-02-28T09:08:00Z">
        <w:r w:rsidRPr="0016070A">
          <w:rPr>
            <w:highlight w:val="yellow"/>
            <w:lang w:val="en-GB"/>
          </w:rPr>
          <w:t>-</w:t>
        </w:r>
        <w:r w:rsidRPr="0016070A">
          <w:rPr>
            <w:highlight w:val="yellow"/>
            <w:lang w:val="en-GB"/>
          </w:rPr>
          <w:tab/>
          <w:t xml:space="preserve">Application ID, </w:t>
        </w:r>
        <w:proofErr w:type="spellStart"/>
        <w:r w:rsidRPr="0016070A">
          <w:rPr>
            <w:highlight w:val="yellow"/>
            <w:lang w:val="en-GB"/>
          </w:rPr>
          <w:t>DNN</w:t>
        </w:r>
        <w:proofErr w:type="spellEnd"/>
        <w:r w:rsidRPr="0016070A">
          <w:rPr>
            <w:highlight w:val="yellow"/>
            <w:lang w:val="en-GB"/>
          </w:rPr>
          <w:t xml:space="preserve">, </w:t>
        </w:r>
        <w:proofErr w:type="spellStart"/>
        <w:r w:rsidRPr="0016070A">
          <w:rPr>
            <w:highlight w:val="yellow"/>
            <w:lang w:val="en-GB"/>
          </w:rPr>
          <w:t>DNAI</w:t>
        </w:r>
        <w:proofErr w:type="spellEnd"/>
        <w:r w:rsidRPr="0016070A">
          <w:rPr>
            <w:highlight w:val="yellow"/>
            <w:lang w:val="en-GB"/>
          </w:rPr>
          <w:t>, S-</w:t>
        </w:r>
        <w:proofErr w:type="spellStart"/>
        <w:r w:rsidRPr="0016070A">
          <w:rPr>
            <w:highlight w:val="yellow"/>
            <w:lang w:val="en-GB"/>
          </w:rPr>
          <w:t>NSSAI</w:t>
        </w:r>
        <w:proofErr w:type="spellEnd"/>
        <w:r w:rsidRPr="0016070A">
          <w:rPr>
            <w:highlight w:val="yellow"/>
            <w:lang w:val="en-GB"/>
          </w:rPr>
          <w:t xml:space="preserve"> (if applicable)</w:t>
        </w:r>
      </w:ins>
    </w:p>
    <w:p w14:paraId="39BE7D1F" w14:textId="77777777" w:rsidR="00150F37" w:rsidRPr="0016070A" w:rsidRDefault="00150F37" w:rsidP="00150F37">
      <w:pPr>
        <w:pStyle w:val="B1"/>
        <w:rPr>
          <w:ins w:id="36" w:author="Lenovo DK r1" w:date="2024-02-28T09:08:00Z"/>
          <w:highlight w:val="yellow"/>
        </w:rPr>
      </w:pPr>
    </w:p>
    <w:p w14:paraId="5BD2EE05" w14:textId="77777777" w:rsidR="00150F37" w:rsidRDefault="00150F37" w:rsidP="00150F37">
      <w:pPr>
        <w:tabs>
          <w:tab w:val="left" w:pos="8201"/>
        </w:tabs>
        <w:rPr>
          <w:ins w:id="37" w:author="Lenovo DK r1" w:date="2024-02-28T09:08:00Z"/>
          <w:color w:val="000000"/>
          <w:lang w:eastAsia="ja-JP"/>
        </w:rPr>
      </w:pPr>
      <w:ins w:id="38" w:author="Lenovo DK r1" w:date="2024-02-28T09:08:00Z">
        <w:r w:rsidRPr="0016070A">
          <w:rPr>
            <w:highlight w:val="yellow"/>
          </w:rPr>
          <w:t xml:space="preserve">The NWDAF provides analytics for DN performance analytics via the Anchor </w:t>
        </w:r>
        <w:proofErr w:type="spellStart"/>
        <w:r w:rsidRPr="0016070A">
          <w:rPr>
            <w:highlight w:val="yellow"/>
          </w:rPr>
          <w:t>UPF</w:t>
        </w:r>
        <w:proofErr w:type="spellEnd"/>
        <w:r w:rsidRPr="0016070A">
          <w:rPr>
            <w:highlight w:val="yellow"/>
          </w:rPr>
          <w:t xml:space="preserve"> which include packet delay information for each EAS server via the same Anchor </w:t>
        </w:r>
        <w:proofErr w:type="spellStart"/>
        <w:r w:rsidRPr="0016070A">
          <w:rPr>
            <w:highlight w:val="yellow"/>
          </w:rPr>
          <w:t>UPF</w:t>
        </w:r>
        <w:proofErr w:type="spellEnd"/>
        <w:r w:rsidRPr="0016070A">
          <w:rPr>
            <w:highlight w:val="yellow"/>
          </w:rPr>
          <w:t xml:space="preserve">. In such scenario the </w:t>
        </w:r>
        <w:proofErr w:type="spellStart"/>
        <w:r w:rsidRPr="0016070A">
          <w:rPr>
            <w:highlight w:val="yellow"/>
          </w:rPr>
          <w:t>SMF</w:t>
        </w:r>
        <w:proofErr w:type="spellEnd"/>
        <w:r w:rsidRPr="0016070A">
          <w:rPr>
            <w:highlight w:val="yellow"/>
          </w:rPr>
          <w:t xml:space="preserve"> will select the EAS server that offer </w:t>
        </w:r>
        <w:proofErr w:type="spellStart"/>
        <w:r w:rsidRPr="0016070A">
          <w:rPr>
            <w:highlight w:val="yellow"/>
          </w:rPr>
          <w:t>he</w:t>
        </w:r>
        <w:proofErr w:type="spellEnd"/>
        <w:r w:rsidRPr="0016070A">
          <w:rPr>
            <w:highlight w:val="yellow"/>
          </w:rPr>
          <w:t xml:space="preserve"> best performance that guarantees the lowest </w:t>
        </w:r>
        <w:proofErr w:type="spellStart"/>
        <w:r w:rsidRPr="0016070A">
          <w:rPr>
            <w:highlight w:val="yellow"/>
          </w:rPr>
          <w:t>N6</w:t>
        </w:r>
        <w:proofErr w:type="spellEnd"/>
        <w:r w:rsidRPr="0016070A">
          <w:rPr>
            <w:highlight w:val="yellow"/>
          </w:rPr>
          <w:t xml:space="preserve"> delay.</w:t>
        </w:r>
      </w:ins>
    </w:p>
    <w:p w14:paraId="4A4407E6" w14:textId="77777777" w:rsidR="00150F37" w:rsidRPr="009F548A" w:rsidRDefault="00150F37" w:rsidP="00567676">
      <w:pPr>
        <w:tabs>
          <w:tab w:val="left" w:pos="8201"/>
        </w:tabs>
        <w:overflowPunct w:val="0"/>
        <w:autoSpaceDE w:val="0"/>
        <w:autoSpaceDN w:val="0"/>
        <w:adjustRightInd w:val="0"/>
        <w:jc w:val="left"/>
        <w:textAlignment w:val="baseline"/>
        <w:rPr>
          <w:color w:val="000000"/>
          <w:lang w:eastAsia="ja-JP"/>
        </w:rPr>
      </w:pPr>
    </w:p>
    <w:p w14:paraId="195C34B4" w14:textId="77777777" w:rsidR="00567676" w:rsidRPr="009F548A" w:rsidRDefault="00567676" w:rsidP="00567676">
      <w:pPr>
        <w:tabs>
          <w:tab w:val="left" w:pos="8201"/>
        </w:tabs>
        <w:overflowPunct w:val="0"/>
        <w:autoSpaceDE w:val="0"/>
        <w:autoSpaceDN w:val="0"/>
        <w:adjustRightInd w:val="0"/>
        <w:jc w:val="left"/>
        <w:textAlignment w:val="baseline"/>
        <w:rPr>
          <w:color w:val="000000"/>
          <w:lang w:eastAsia="ja-JP"/>
        </w:rPr>
      </w:pPr>
      <w:r w:rsidRPr="009F548A">
        <w:rPr>
          <w:color w:val="000000"/>
          <w:lang w:eastAsia="ja-JP"/>
        </w:rPr>
        <w:t xml:space="preserve">Once the </w:t>
      </w:r>
      <w:proofErr w:type="spellStart"/>
      <w:r w:rsidRPr="009F548A">
        <w:rPr>
          <w:color w:val="000000"/>
          <w:lang w:eastAsia="ja-JP"/>
        </w:rPr>
        <w:t>SMF</w:t>
      </w:r>
      <w:proofErr w:type="spellEnd"/>
      <w:r w:rsidRPr="009F548A">
        <w:rPr>
          <w:color w:val="000000"/>
          <w:lang w:eastAsia="ja-JP"/>
        </w:rPr>
        <w:t xml:space="preserve"> selects an EAS IP address based on NWDAF analytics the </w:t>
      </w:r>
      <w:proofErr w:type="spellStart"/>
      <w:r w:rsidRPr="009F548A">
        <w:rPr>
          <w:color w:val="000000"/>
          <w:lang w:eastAsia="ja-JP"/>
        </w:rPr>
        <w:t>SMF</w:t>
      </w:r>
      <w:proofErr w:type="spellEnd"/>
      <w:r w:rsidRPr="009F548A">
        <w:rPr>
          <w:color w:val="000000"/>
          <w:lang w:eastAsia="ja-JP"/>
        </w:rPr>
        <w:t xml:space="preserve"> notifies the </w:t>
      </w:r>
      <w:proofErr w:type="spellStart"/>
      <w:r w:rsidRPr="009F548A">
        <w:rPr>
          <w:color w:val="000000"/>
          <w:lang w:eastAsia="ja-JP"/>
        </w:rPr>
        <w:t>EASDF</w:t>
      </w:r>
      <w:proofErr w:type="spellEnd"/>
      <w:r w:rsidRPr="009F548A">
        <w:rPr>
          <w:color w:val="000000"/>
          <w:lang w:eastAsia="ja-JP"/>
        </w:rPr>
        <w:t xml:space="preserve"> within an </w:t>
      </w:r>
      <w:proofErr w:type="spellStart"/>
      <w:r w:rsidRPr="009F548A">
        <w:rPr>
          <w:color w:val="000000"/>
          <w:lang w:eastAsia="ja-JP"/>
        </w:rPr>
        <w:t>Neasdf_DNSContextUpdate</w:t>
      </w:r>
      <w:proofErr w:type="spellEnd"/>
      <w:r w:rsidRPr="009F548A">
        <w:rPr>
          <w:color w:val="000000"/>
          <w:lang w:eastAsia="ja-JP"/>
        </w:rPr>
        <w:t xml:space="preserve"> Request, to include the selected EAS IP address in the DNS response to the UE. The </w:t>
      </w:r>
      <w:proofErr w:type="spellStart"/>
      <w:r w:rsidRPr="009F548A">
        <w:rPr>
          <w:color w:val="000000"/>
          <w:lang w:eastAsia="ja-JP"/>
        </w:rPr>
        <w:t>EASDF</w:t>
      </w:r>
      <w:proofErr w:type="spellEnd"/>
      <w:r w:rsidRPr="009F548A">
        <w:rPr>
          <w:color w:val="000000"/>
          <w:lang w:eastAsia="ja-JP"/>
        </w:rPr>
        <w:t xml:space="preserve"> modifies the buffered DNS response including in the response only the EAS IP address provided by the </w:t>
      </w:r>
      <w:proofErr w:type="spellStart"/>
      <w:r w:rsidRPr="009F548A">
        <w:rPr>
          <w:color w:val="000000"/>
          <w:lang w:eastAsia="ja-JP"/>
        </w:rPr>
        <w:t>SMF</w:t>
      </w:r>
      <w:proofErr w:type="spellEnd"/>
      <w:r w:rsidRPr="009F548A">
        <w:rPr>
          <w:color w:val="000000"/>
          <w:lang w:eastAsia="ja-JP"/>
        </w:rPr>
        <w:t>.</w:t>
      </w:r>
    </w:p>
    <w:p w14:paraId="2FE9996D" w14:textId="77777777" w:rsidR="009F548A" w:rsidRDefault="009F548A" w:rsidP="00B85048">
      <w:pPr>
        <w:keepLines/>
        <w:ind w:left="1135" w:hanging="851"/>
        <w:rPr>
          <w:rFonts w:eastAsia="DengXian"/>
          <w:color w:val="FF0000"/>
        </w:rPr>
      </w:pPr>
    </w:p>
    <w:p w14:paraId="5EA9A183" w14:textId="77777777" w:rsidR="00B85048" w:rsidRDefault="00B85048" w:rsidP="00B85048">
      <w:pPr>
        <w:keepNext/>
        <w:keepLines/>
        <w:spacing w:before="120"/>
        <w:ind w:left="1134" w:hanging="1134"/>
        <w:outlineLvl w:val="2"/>
        <w:rPr>
          <w:rFonts w:ascii="Arial" w:eastAsia="DengXian" w:hAnsi="Arial"/>
          <w:sz w:val="28"/>
        </w:rPr>
      </w:pPr>
      <w:bookmarkStart w:id="39" w:name="_Toc92875663"/>
      <w:bookmarkStart w:id="40" w:name="_Toc93070687"/>
      <w:proofErr w:type="spellStart"/>
      <w:r>
        <w:rPr>
          <w:rFonts w:ascii="Arial" w:eastAsia="DengXian" w:hAnsi="Arial"/>
          <w:sz w:val="28"/>
        </w:rPr>
        <w:t>6.X.3</w:t>
      </w:r>
      <w:proofErr w:type="spellEnd"/>
      <w:r>
        <w:rPr>
          <w:rFonts w:ascii="Arial" w:eastAsia="DengXian" w:hAnsi="Arial"/>
          <w:sz w:val="28"/>
        </w:rPr>
        <w:tab/>
        <w:t>Procedures</w:t>
      </w:r>
      <w:bookmarkEnd w:id="20"/>
      <w:bookmarkEnd w:id="39"/>
      <w:bookmarkEnd w:id="40"/>
    </w:p>
    <w:p w14:paraId="2CA60937" w14:textId="77777777" w:rsidR="00B85048" w:rsidRDefault="00B85048" w:rsidP="00B85048">
      <w:pPr>
        <w:keepLines/>
        <w:ind w:left="1135" w:hanging="851"/>
        <w:rPr>
          <w:rFonts w:eastAsia="DengXian"/>
          <w:color w:val="FF0000"/>
        </w:rPr>
      </w:pPr>
      <w:r>
        <w:rPr>
          <w:rFonts w:eastAsia="DengXian"/>
          <w:color w:val="FF0000"/>
        </w:rPr>
        <w:t xml:space="preserve">Editor's Note: </w:t>
      </w:r>
      <w:r>
        <w:rPr>
          <w:rFonts w:eastAsia="DengXian"/>
          <w:color w:val="FF0000"/>
          <w:lang w:val="en-US"/>
        </w:rPr>
        <w:t xml:space="preserve">This clause describes </w:t>
      </w:r>
      <w:r>
        <w:rPr>
          <w:rFonts w:eastAsia="DengXian"/>
          <w:color w:val="FF0000"/>
          <w:lang w:eastAsia="ko-KR"/>
        </w:rPr>
        <w:t xml:space="preserve">high-level </w:t>
      </w:r>
      <w:r>
        <w:rPr>
          <w:rFonts w:eastAsia="DengXian"/>
          <w:color w:val="FF0000"/>
        </w:rPr>
        <w:t>procedures and information flows for the solution.</w:t>
      </w:r>
    </w:p>
    <w:p w14:paraId="6EAF8BC5" w14:textId="77777777" w:rsidR="009F548A" w:rsidRDefault="009F548A" w:rsidP="009F548A">
      <w:pPr>
        <w:spacing w:after="0"/>
      </w:pPr>
      <w:r>
        <w:t>The procedure is described below:</w:t>
      </w:r>
    </w:p>
    <w:p w14:paraId="5F91FEEC" w14:textId="77777777" w:rsidR="009F548A" w:rsidRDefault="009F548A" w:rsidP="009F548A">
      <w:pPr>
        <w:spacing w:after="0"/>
      </w:pPr>
    </w:p>
    <w:p w14:paraId="7EED9566" w14:textId="632CDFBA" w:rsidR="009F548A" w:rsidRPr="009F548A" w:rsidRDefault="009F3E0E" w:rsidP="007A3BF4">
      <w:pPr>
        <w:spacing w:after="0"/>
        <w:jc w:val="center"/>
      </w:pPr>
      <w:r w:rsidRPr="009F548A">
        <w:rPr>
          <w:rFonts w:eastAsia="Times New Roman"/>
        </w:rPr>
        <w:object w:dxaOrig="13777" w:dyaOrig="23893" w14:anchorId="7D48D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1pt;height:680.8pt" o:ole="">
            <v:imagedata r:id="rId14" o:title=""/>
          </v:shape>
          <o:OLEObject Type="Embed" ProgID="Visio.Drawing.15" ShapeID="_x0000_i1025" DrawAspect="Content" ObjectID="_1770757948" r:id="rId15"/>
        </w:object>
      </w:r>
    </w:p>
    <w:p w14:paraId="7B8958F2" w14:textId="7DDCB5D8" w:rsidR="009F548A" w:rsidRPr="009F548A" w:rsidRDefault="009F548A" w:rsidP="009F548A">
      <w:pPr>
        <w:pStyle w:val="TF"/>
      </w:pPr>
      <w:r w:rsidRPr="009F548A">
        <w:t xml:space="preserve">Figure </w:t>
      </w:r>
      <w:proofErr w:type="spellStart"/>
      <w:r w:rsidR="004632CB">
        <w:rPr>
          <w:lang w:val="en-GB"/>
        </w:rPr>
        <w:t>6.x</w:t>
      </w:r>
      <w:proofErr w:type="spellEnd"/>
      <w:r w:rsidR="004632CB">
        <w:rPr>
          <w:lang w:val="en-GB"/>
        </w:rPr>
        <w:t>.</w:t>
      </w:r>
      <w:r w:rsidRPr="009F548A">
        <w:t>3-1: Procedure for selecting an EAS server</w:t>
      </w:r>
    </w:p>
    <w:p w14:paraId="5F263585" w14:textId="77777777" w:rsidR="009F548A" w:rsidRPr="009F548A" w:rsidRDefault="009F548A" w:rsidP="009F548A">
      <w:pPr>
        <w:pStyle w:val="B1"/>
      </w:pPr>
      <w:r w:rsidRPr="009F548A">
        <w:lastRenderedPageBreak/>
        <w:t>1.</w:t>
      </w:r>
      <w:r w:rsidRPr="009F548A">
        <w:tab/>
        <w:t>A UE establishes a PDU session as described in 3GPP TS 23.502</w:t>
      </w:r>
    </w:p>
    <w:p w14:paraId="57E02806" w14:textId="77777777" w:rsidR="009F548A" w:rsidRPr="009F548A" w:rsidRDefault="009F548A" w:rsidP="009F548A">
      <w:pPr>
        <w:pStyle w:val="B1"/>
      </w:pPr>
      <w:r w:rsidRPr="009F548A">
        <w:t>2.</w:t>
      </w:r>
      <w:r w:rsidRPr="009F548A">
        <w:tab/>
        <w:t xml:space="preserve">During the PDU session establishment procedure the </w:t>
      </w:r>
      <w:proofErr w:type="spellStart"/>
      <w:r w:rsidRPr="009F548A">
        <w:t>SMF</w:t>
      </w:r>
      <w:proofErr w:type="spellEnd"/>
      <w:r w:rsidRPr="009F548A">
        <w:t xml:space="preserve"> selects an </w:t>
      </w:r>
      <w:proofErr w:type="spellStart"/>
      <w:r w:rsidRPr="009F548A">
        <w:t>EASDF</w:t>
      </w:r>
      <w:proofErr w:type="spellEnd"/>
      <w:r w:rsidRPr="009F548A">
        <w:t xml:space="preserve"> to be used as a DNS server for this PDU session. The procedure is described in 3GPP TS 23.548.</w:t>
      </w:r>
    </w:p>
    <w:p w14:paraId="4D6C5FEC" w14:textId="77777777" w:rsidR="009F548A" w:rsidRPr="009F548A" w:rsidRDefault="009F548A" w:rsidP="009F548A">
      <w:pPr>
        <w:pStyle w:val="B1"/>
      </w:pPr>
      <w:r w:rsidRPr="009F548A">
        <w:t>3.</w:t>
      </w:r>
      <w:r w:rsidRPr="009F548A">
        <w:tab/>
        <w:t xml:space="preserve">The </w:t>
      </w:r>
      <w:proofErr w:type="spellStart"/>
      <w:r w:rsidRPr="009F548A">
        <w:t>SMF</w:t>
      </w:r>
      <w:proofErr w:type="spellEnd"/>
      <w:r w:rsidRPr="009F548A">
        <w:t xml:space="preserve"> determines initial DNS message handling rules. The initial DNS message handling rules instructs the </w:t>
      </w:r>
      <w:proofErr w:type="spellStart"/>
      <w:r w:rsidRPr="009F548A">
        <w:t>EASDF</w:t>
      </w:r>
      <w:proofErr w:type="spellEnd"/>
      <w:r w:rsidRPr="009F548A">
        <w:t xml:space="preserve"> to buffer DNS queries received by a UE on this PDU session and forward the contents of the DNS query to the </w:t>
      </w:r>
      <w:proofErr w:type="spellStart"/>
      <w:r w:rsidRPr="009F548A">
        <w:t>SMF</w:t>
      </w:r>
      <w:proofErr w:type="spellEnd"/>
      <w:r w:rsidRPr="009F548A">
        <w:t>.</w:t>
      </w:r>
    </w:p>
    <w:p w14:paraId="51A8B03C" w14:textId="77777777" w:rsidR="009F548A" w:rsidRPr="009F548A" w:rsidRDefault="009F548A" w:rsidP="009F548A">
      <w:pPr>
        <w:pStyle w:val="B1"/>
      </w:pPr>
      <w:r w:rsidRPr="009F548A">
        <w:t>4.</w:t>
      </w:r>
      <w:r w:rsidRPr="009F548A">
        <w:tab/>
        <w:t xml:space="preserve">The </w:t>
      </w:r>
      <w:proofErr w:type="spellStart"/>
      <w:r w:rsidRPr="009F548A">
        <w:t>SMF</w:t>
      </w:r>
      <w:proofErr w:type="spellEnd"/>
      <w:r w:rsidRPr="009F548A">
        <w:t xml:space="preserve"> provides the DNS message handling rules to the </w:t>
      </w:r>
      <w:proofErr w:type="spellStart"/>
      <w:r w:rsidRPr="009F548A">
        <w:t>EASDF</w:t>
      </w:r>
      <w:proofErr w:type="spellEnd"/>
      <w:r w:rsidRPr="009F548A">
        <w:t xml:space="preserve"> by invoking an </w:t>
      </w:r>
      <w:proofErr w:type="spellStart"/>
      <w:r w:rsidRPr="009F548A">
        <w:t>Neasdf_DNSContext_Create</w:t>
      </w:r>
      <w:proofErr w:type="spellEnd"/>
      <w:r w:rsidRPr="009F548A">
        <w:t xml:space="preserve"> request</w:t>
      </w:r>
    </w:p>
    <w:p w14:paraId="4F7DBCEC" w14:textId="77777777" w:rsidR="009F548A" w:rsidRPr="009F548A" w:rsidRDefault="009F548A" w:rsidP="009F548A">
      <w:pPr>
        <w:pStyle w:val="B1"/>
      </w:pPr>
      <w:r w:rsidRPr="009F548A">
        <w:t>5.</w:t>
      </w:r>
      <w:r w:rsidRPr="009F548A">
        <w:tab/>
        <w:t xml:space="preserve">The </w:t>
      </w:r>
      <w:proofErr w:type="spellStart"/>
      <w:r w:rsidRPr="009F548A">
        <w:t>EASDF</w:t>
      </w:r>
      <w:proofErr w:type="spellEnd"/>
      <w:r w:rsidRPr="009F548A">
        <w:t xml:space="preserve"> creates a DNS context for the UE and stores the DNS message handling rules as described in 3GPP TS 23.548</w:t>
      </w:r>
    </w:p>
    <w:p w14:paraId="25C57C62" w14:textId="77777777" w:rsidR="009F548A" w:rsidRPr="009F548A" w:rsidRDefault="009F548A" w:rsidP="009F548A">
      <w:pPr>
        <w:pStyle w:val="B1"/>
      </w:pPr>
      <w:r w:rsidRPr="009F548A">
        <w:t>6.</w:t>
      </w:r>
      <w:r w:rsidRPr="009F548A">
        <w:tab/>
        <w:t xml:space="preserve">The </w:t>
      </w:r>
      <w:proofErr w:type="spellStart"/>
      <w:r w:rsidRPr="009F548A">
        <w:t>EASDF</w:t>
      </w:r>
      <w:proofErr w:type="spellEnd"/>
      <w:r w:rsidRPr="009F548A">
        <w:t xml:space="preserve"> acknowledge the request</w:t>
      </w:r>
    </w:p>
    <w:p w14:paraId="24417C7E" w14:textId="77777777" w:rsidR="009F548A" w:rsidRPr="009F548A" w:rsidRDefault="009F548A" w:rsidP="009F548A">
      <w:pPr>
        <w:pStyle w:val="B1"/>
      </w:pPr>
      <w:r w:rsidRPr="009F548A">
        <w:t>7.</w:t>
      </w:r>
      <w:r w:rsidRPr="009F548A">
        <w:tab/>
        <w:t>An application in the UE request to establish a connection with an EAS server and creates a DNS query</w:t>
      </w:r>
    </w:p>
    <w:p w14:paraId="7B5E9201" w14:textId="32DDECF1" w:rsidR="009F548A" w:rsidRPr="009F548A" w:rsidRDefault="007A3BF4" w:rsidP="009F548A">
      <w:pPr>
        <w:pStyle w:val="B1"/>
      </w:pPr>
      <w:r>
        <w:rPr>
          <w:lang w:val="en-GB"/>
        </w:rPr>
        <w:t>8</w:t>
      </w:r>
      <w:r w:rsidR="009F548A" w:rsidRPr="009F548A">
        <w:t>.</w:t>
      </w:r>
      <w:r w:rsidR="009F548A" w:rsidRPr="009F548A">
        <w:tab/>
        <w:t xml:space="preserve">The DNS query is received at the </w:t>
      </w:r>
      <w:proofErr w:type="spellStart"/>
      <w:r w:rsidR="009F548A" w:rsidRPr="009F548A">
        <w:t>EASDF</w:t>
      </w:r>
      <w:proofErr w:type="spellEnd"/>
      <w:r w:rsidR="009F548A" w:rsidRPr="009F548A">
        <w:t xml:space="preserve">. The </w:t>
      </w:r>
      <w:proofErr w:type="spellStart"/>
      <w:r w:rsidR="009F548A" w:rsidRPr="009F548A">
        <w:t>EASDF</w:t>
      </w:r>
      <w:proofErr w:type="spellEnd"/>
      <w:r w:rsidR="009F548A" w:rsidRPr="009F548A">
        <w:t xml:space="preserve"> determines based on the DNS message handling rules that the DNS query needs to be buffered and the contents of the DNS query needs to be forwarded to the </w:t>
      </w:r>
      <w:proofErr w:type="spellStart"/>
      <w:r w:rsidR="009F548A" w:rsidRPr="009F548A">
        <w:t>SMF</w:t>
      </w:r>
      <w:proofErr w:type="spellEnd"/>
      <w:r w:rsidR="009F548A" w:rsidRPr="009F548A">
        <w:t>.</w:t>
      </w:r>
    </w:p>
    <w:p w14:paraId="76141B48" w14:textId="7B14E807" w:rsidR="009F548A" w:rsidRPr="009F3E0E" w:rsidRDefault="007A3BF4" w:rsidP="009F548A">
      <w:pPr>
        <w:pStyle w:val="B1"/>
        <w:rPr>
          <w:lang w:val="en-GB"/>
        </w:rPr>
      </w:pPr>
      <w:r>
        <w:rPr>
          <w:lang w:val="en-GB"/>
        </w:rPr>
        <w:t>9</w:t>
      </w:r>
      <w:r w:rsidR="009F548A" w:rsidRPr="009F548A">
        <w:t>.</w:t>
      </w:r>
      <w:r w:rsidR="009F548A" w:rsidRPr="009F548A">
        <w:tab/>
        <w:t xml:space="preserve">The </w:t>
      </w:r>
      <w:proofErr w:type="spellStart"/>
      <w:r w:rsidR="009F548A" w:rsidRPr="009F548A">
        <w:t>EASDF</w:t>
      </w:r>
      <w:proofErr w:type="spellEnd"/>
      <w:r w:rsidR="009F548A" w:rsidRPr="009F548A">
        <w:t xml:space="preserve"> invokes an </w:t>
      </w:r>
      <w:proofErr w:type="spellStart"/>
      <w:r w:rsidR="009F548A" w:rsidRPr="009F548A">
        <w:t>Neasdf_DNSContext_Notify</w:t>
      </w:r>
      <w:proofErr w:type="spellEnd"/>
      <w:r w:rsidR="009F548A" w:rsidRPr="009F548A">
        <w:t xml:space="preserve"> request including in the request the contents of the DNS query. The contents of the DNS query may include a range of </w:t>
      </w:r>
      <w:proofErr w:type="spellStart"/>
      <w:r w:rsidR="009F548A" w:rsidRPr="009F548A">
        <w:t>FQDN</w:t>
      </w:r>
      <w:proofErr w:type="spellEnd"/>
      <w:r w:rsidR="009F548A" w:rsidRPr="009F548A">
        <w:t xml:space="preserve"> or may include an IP address of the DNS server requested by the application.</w:t>
      </w:r>
      <w:ins w:id="41" w:author="Lenovo DK r1" w:date="2024-02-28T08:25:00Z">
        <w:r w:rsidR="009F3E0E">
          <w:rPr>
            <w:lang w:val="en-GB"/>
          </w:rPr>
          <w:t xml:space="preserve"> </w:t>
        </w:r>
        <w:proofErr w:type="gramStart"/>
        <w:r w:rsidR="009F3E0E" w:rsidRPr="009F3E0E">
          <w:rPr>
            <w:highlight w:val="yellow"/>
            <w:lang w:val="en-GB"/>
          </w:rPr>
          <w:t>Alternatively</w:t>
        </w:r>
        <w:proofErr w:type="gramEnd"/>
        <w:r w:rsidR="009F3E0E" w:rsidRPr="009F3E0E">
          <w:rPr>
            <w:highlight w:val="yellow"/>
            <w:lang w:val="en-GB"/>
          </w:rPr>
          <w:t xml:space="preserve"> the </w:t>
        </w:r>
        <w:proofErr w:type="spellStart"/>
        <w:r w:rsidR="009F3E0E" w:rsidRPr="009F3E0E">
          <w:rPr>
            <w:highlight w:val="yellow"/>
            <w:lang w:val="en-GB"/>
          </w:rPr>
          <w:t>EASDF</w:t>
        </w:r>
        <w:proofErr w:type="spellEnd"/>
        <w:r w:rsidR="009F3E0E" w:rsidRPr="009F3E0E">
          <w:rPr>
            <w:highlight w:val="yellow"/>
            <w:lang w:val="en-GB"/>
          </w:rPr>
          <w:t xml:space="preserve"> provides the (list of) EAS IP addresses included in the DNS response from the DNS server.</w:t>
        </w:r>
      </w:ins>
    </w:p>
    <w:p w14:paraId="7C67A126" w14:textId="0BCD797B" w:rsidR="009F548A" w:rsidRPr="009F548A" w:rsidRDefault="009F548A" w:rsidP="009F548A">
      <w:pPr>
        <w:pStyle w:val="B1"/>
      </w:pPr>
      <w:r w:rsidRPr="009F548A">
        <w:t>1</w:t>
      </w:r>
      <w:r w:rsidR="007A3BF4">
        <w:rPr>
          <w:lang w:val="en-GB"/>
        </w:rPr>
        <w:t>0</w:t>
      </w:r>
      <w:r w:rsidRPr="009F548A">
        <w:t>.</w:t>
      </w:r>
      <w:r w:rsidRPr="009F548A">
        <w:tab/>
        <w:t xml:space="preserve">The </w:t>
      </w:r>
      <w:proofErr w:type="spellStart"/>
      <w:r w:rsidRPr="009F548A">
        <w:t>SMF</w:t>
      </w:r>
      <w:proofErr w:type="spellEnd"/>
      <w:r w:rsidRPr="009F548A">
        <w:t xml:space="preserve"> acknowledges the response</w:t>
      </w:r>
    </w:p>
    <w:p w14:paraId="2E9E22B8" w14:textId="03C43908" w:rsidR="009F548A" w:rsidRPr="009F548A" w:rsidRDefault="009F548A" w:rsidP="009F548A">
      <w:pPr>
        <w:pStyle w:val="B1"/>
      </w:pPr>
      <w:r w:rsidRPr="009F548A">
        <w:t>1</w:t>
      </w:r>
      <w:r w:rsidR="007A3BF4">
        <w:rPr>
          <w:lang w:val="en-GB"/>
        </w:rPr>
        <w:t>1</w:t>
      </w:r>
      <w:r w:rsidRPr="009F548A">
        <w:t xml:space="preserve">. The </w:t>
      </w:r>
      <w:proofErr w:type="spellStart"/>
      <w:r w:rsidRPr="009F548A">
        <w:t>SMF</w:t>
      </w:r>
      <w:proofErr w:type="spellEnd"/>
      <w:r w:rsidRPr="009F548A">
        <w:t xml:space="preserve"> determines that analytics can be used to determine an EAS IP address..</w:t>
      </w:r>
    </w:p>
    <w:p w14:paraId="03A6C6B0" w14:textId="73BB35CA" w:rsidR="009F548A" w:rsidRPr="009F3E0E" w:rsidRDefault="009F548A" w:rsidP="009F548A">
      <w:pPr>
        <w:pStyle w:val="B1"/>
        <w:rPr>
          <w:lang w:val="en-GB"/>
        </w:rPr>
      </w:pPr>
      <w:r w:rsidRPr="009F548A">
        <w:t>1</w:t>
      </w:r>
      <w:r w:rsidR="007A3BF4">
        <w:rPr>
          <w:lang w:val="en-GB"/>
        </w:rPr>
        <w:t>2</w:t>
      </w:r>
      <w:r w:rsidRPr="009F548A">
        <w:t>.</w:t>
      </w:r>
      <w:r w:rsidRPr="009F548A">
        <w:tab/>
        <w:t xml:space="preserve">The </w:t>
      </w:r>
      <w:proofErr w:type="spellStart"/>
      <w:r w:rsidRPr="009F548A">
        <w:t>SMF</w:t>
      </w:r>
      <w:proofErr w:type="spellEnd"/>
      <w:r w:rsidRPr="009F548A">
        <w:t xml:space="preserve"> constructs a request for analytics using the contents of the DNS query</w:t>
      </w:r>
      <w:ins w:id="42" w:author="Lenovo DK r1" w:date="2024-02-28T08:26:00Z">
        <w:r w:rsidR="009F3E0E">
          <w:rPr>
            <w:lang w:val="en-GB"/>
          </w:rPr>
          <w:t xml:space="preserve"> </w:t>
        </w:r>
        <w:r w:rsidR="009F3E0E" w:rsidRPr="0016070A">
          <w:rPr>
            <w:highlight w:val="yellow"/>
            <w:lang w:val="en-GB"/>
          </w:rPr>
          <w:t>or the list of EAS IP address received in a DNS response.</w:t>
        </w:r>
      </w:ins>
    </w:p>
    <w:p w14:paraId="3020F93F" w14:textId="442B1C92" w:rsidR="009F548A" w:rsidRPr="009F548A" w:rsidRDefault="009F548A" w:rsidP="009F548A">
      <w:pPr>
        <w:pStyle w:val="B1"/>
      </w:pPr>
      <w:r w:rsidRPr="009F548A">
        <w:t>1</w:t>
      </w:r>
      <w:r w:rsidR="007A3BF4">
        <w:rPr>
          <w:lang w:val="en-GB"/>
        </w:rPr>
        <w:t>3</w:t>
      </w:r>
      <w:r w:rsidRPr="009F548A">
        <w:t>.</w:t>
      </w:r>
      <w:r w:rsidRPr="009F548A">
        <w:tab/>
        <w:t xml:space="preserve">The </w:t>
      </w:r>
      <w:proofErr w:type="spellStart"/>
      <w:r w:rsidRPr="009F548A">
        <w:t>SMF</w:t>
      </w:r>
      <w:proofErr w:type="spellEnd"/>
      <w:r w:rsidRPr="009F548A">
        <w:t xml:space="preserve"> sends an Analytics request including an Analytic ID set to DN Performance (or Service Experience) and include as analytic filters the location of the UE and the </w:t>
      </w:r>
      <w:proofErr w:type="spellStart"/>
      <w:r w:rsidRPr="009F548A">
        <w:t>FQDN</w:t>
      </w:r>
      <w:proofErr w:type="spellEnd"/>
      <w:r w:rsidRPr="009F548A">
        <w:t xml:space="preserve"> of the DNS query</w:t>
      </w:r>
      <w:ins w:id="43" w:author="Lenovo DK r1" w:date="2024-02-28T08:26:00Z">
        <w:r w:rsidR="009F3E0E">
          <w:rPr>
            <w:lang w:val="en-GB"/>
          </w:rPr>
          <w:t xml:space="preserve"> </w:t>
        </w:r>
        <w:r w:rsidR="009F3E0E" w:rsidRPr="0016070A">
          <w:rPr>
            <w:highlight w:val="yellow"/>
            <w:lang w:val="en-GB"/>
          </w:rPr>
          <w:t>or the (list of</w:t>
        </w:r>
      </w:ins>
      <w:ins w:id="44" w:author="Lenovo DK r1" w:date="2024-02-28T08:27:00Z">
        <w:r w:rsidR="009F3E0E" w:rsidRPr="0016070A">
          <w:rPr>
            <w:highlight w:val="yellow"/>
            <w:lang w:val="en-GB"/>
          </w:rPr>
          <w:t>)</w:t>
        </w:r>
      </w:ins>
      <w:ins w:id="45" w:author="Lenovo DK r1" w:date="2024-02-28T08:26:00Z">
        <w:r w:rsidR="009F3E0E" w:rsidRPr="0016070A">
          <w:rPr>
            <w:highlight w:val="yellow"/>
            <w:lang w:val="en-GB"/>
          </w:rPr>
          <w:t xml:space="preserve"> EAS IP address</w:t>
        </w:r>
      </w:ins>
      <w:r w:rsidRPr="0016070A">
        <w:rPr>
          <w:highlight w:val="yellow"/>
        </w:rPr>
        <w:t>.</w:t>
      </w:r>
    </w:p>
    <w:p w14:paraId="7C06BF46" w14:textId="2F9D11F3" w:rsidR="009F548A" w:rsidRPr="009F548A" w:rsidRDefault="009F548A" w:rsidP="009F548A">
      <w:pPr>
        <w:pStyle w:val="B1"/>
      </w:pPr>
      <w:r w:rsidRPr="009F548A">
        <w:t>1</w:t>
      </w:r>
      <w:r w:rsidR="007A3BF4">
        <w:rPr>
          <w:lang w:val="en-GB"/>
        </w:rPr>
        <w:t>4</w:t>
      </w:r>
      <w:r w:rsidRPr="009F548A">
        <w:t>.</w:t>
      </w:r>
      <w:r w:rsidRPr="009F548A">
        <w:tab/>
        <w:t>The NWDAF derives analytics</w:t>
      </w:r>
    </w:p>
    <w:p w14:paraId="29E4D505" w14:textId="5258E44B" w:rsidR="009F548A" w:rsidRPr="009F548A" w:rsidRDefault="009F548A" w:rsidP="009F548A">
      <w:pPr>
        <w:pStyle w:val="B1"/>
      </w:pPr>
      <w:r w:rsidRPr="009F548A">
        <w:t>1</w:t>
      </w:r>
      <w:r w:rsidR="007A3BF4">
        <w:rPr>
          <w:lang w:val="en-GB"/>
        </w:rPr>
        <w:t>5</w:t>
      </w:r>
      <w:r w:rsidRPr="009F548A">
        <w:t>.</w:t>
      </w:r>
      <w:r w:rsidRPr="009F548A">
        <w:tab/>
        <w:t>In the analytics response the NWDAF includes a list of EAS server address and its associated performance.</w:t>
      </w:r>
    </w:p>
    <w:p w14:paraId="4ACCEC92" w14:textId="6DA696A4" w:rsidR="009F548A" w:rsidRPr="009F548A" w:rsidRDefault="009F548A" w:rsidP="009F548A">
      <w:pPr>
        <w:pStyle w:val="B1"/>
      </w:pPr>
      <w:r w:rsidRPr="009F548A">
        <w:t>1</w:t>
      </w:r>
      <w:r w:rsidR="007A3BF4">
        <w:rPr>
          <w:lang w:val="en-GB"/>
        </w:rPr>
        <w:t>6</w:t>
      </w:r>
      <w:r w:rsidRPr="009F548A">
        <w:t>.</w:t>
      </w:r>
      <w:r w:rsidRPr="009F548A">
        <w:tab/>
        <w:t xml:space="preserve">The </w:t>
      </w:r>
      <w:proofErr w:type="spellStart"/>
      <w:r w:rsidRPr="009F548A">
        <w:t>SMF</w:t>
      </w:r>
      <w:proofErr w:type="spellEnd"/>
      <w:r w:rsidRPr="009F548A">
        <w:t xml:space="preserve"> may select the best performing EAS server</w:t>
      </w:r>
    </w:p>
    <w:p w14:paraId="329C6904" w14:textId="06C31EB9" w:rsidR="009F548A" w:rsidRPr="009F548A" w:rsidRDefault="009F548A" w:rsidP="009F548A">
      <w:pPr>
        <w:pStyle w:val="B1"/>
      </w:pPr>
      <w:r w:rsidRPr="009F548A">
        <w:t>1</w:t>
      </w:r>
      <w:r w:rsidR="007A3BF4">
        <w:rPr>
          <w:lang w:val="en-GB"/>
        </w:rPr>
        <w:t>7</w:t>
      </w:r>
      <w:r w:rsidRPr="009F548A">
        <w:t>.</w:t>
      </w:r>
      <w:r w:rsidRPr="009F548A">
        <w:tab/>
        <w:t xml:space="preserve">The </w:t>
      </w:r>
      <w:proofErr w:type="spellStart"/>
      <w:r w:rsidRPr="009F548A">
        <w:t>SMF</w:t>
      </w:r>
      <w:proofErr w:type="spellEnd"/>
      <w:r w:rsidRPr="009F548A">
        <w:t xml:space="preserve"> may perform </w:t>
      </w:r>
      <w:proofErr w:type="spellStart"/>
      <w:r w:rsidRPr="009F548A">
        <w:t>ULCL</w:t>
      </w:r>
      <w:proofErr w:type="spellEnd"/>
      <w:r w:rsidRPr="009F548A">
        <w:t>/PSA insertion based on the selected EAS server</w:t>
      </w:r>
    </w:p>
    <w:p w14:paraId="3B8DC57C" w14:textId="1B6EA237" w:rsidR="009F548A" w:rsidRPr="009F548A" w:rsidRDefault="009F548A" w:rsidP="007A3BF4">
      <w:pPr>
        <w:pStyle w:val="B1"/>
      </w:pPr>
      <w:r w:rsidRPr="009F548A">
        <w:t>1</w:t>
      </w:r>
      <w:r w:rsidR="007A3BF4">
        <w:rPr>
          <w:lang w:val="en-GB"/>
        </w:rPr>
        <w:t>8</w:t>
      </w:r>
      <w:r w:rsidRPr="009F548A">
        <w:t>.</w:t>
      </w:r>
      <w:r w:rsidRPr="009F548A">
        <w:tab/>
        <w:t xml:space="preserve">The </w:t>
      </w:r>
      <w:proofErr w:type="spellStart"/>
      <w:r w:rsidRPr="009F548A">
        <w:t>SMF</w:t>
      </w:r>
      <w:proofErr w:type="spellEnd"/>
      <w:r w:rsidRPr="009F548A">
        <w:t xml:space="preserve"> constructs an action for the </w:t>
      </w:r>
      <w:proofErr w:type="spellStart"/>
      <w:r w:rsidRPr="009F548A">
        <w:t>EASDF</w:t>
      </w:r>
      <w:proofErr w:type="spellEnd"/>
      <w:r w:rsidRPr="009F548A">
        <w:t xml:space="preserve"> where the action indicates to the </w:t>
      </w:r>
      <w:proofErr w:type="spellStart"/>
      <w:r w:rsidRPr="009F548A">
        <w:t>EASDF</w:t>
      </w:r>
      <w:proofErr w:type="spellEnd"/>
      <w:r w:rsidRPr="009F548A">
        <w:t xml:space="preserve"> to create a DNS response for the UE including the selected EAS IP address(es).</w:t>
      </w:r>
      <w:bookmarkStart w:id="46" w:name="_Hlk77766820"/>
      <w:r w:rsidRPr="009F548A">
        <w:t xml:space="preserve"> </w:t>
      </w:r>
    </w:p>
    <w:bookmarkEnd w:id="46"/>
    <w:p w14:paraId="48DE0189" w14:textId="33A5C8B9" w:rsidR="009F548A" w:rsidRPr="009F548A" w:rsidRDefault="007A3BF4" w:rsidP="009F548A">
      <w:pPr>
        <w:pStyle w:val="B1"/>
      </w:pPr>
      <w:r>
        <w:rPr>
          <w:lang w:val="en-GB"/>
        </w:rPr>
        <w:t>19</w:t>
      </w:r>
      <w:r w:rsidR="009F548A" w:rsidRPr="009F548A">
        <w:t>.</w:t>
      </w:r>
      <w:r w:rsidR="009F548A" w:rsidRPr="009F548A">
        <w:tab/>
        <w:t xml:space="preserve">The </w:t>
      </w:r>
      <w:proofErr w:type="spellStart"/>
      <w:r w:rsidR="009F548A" w:rsidRPr="009F548A">
        <w:t>SMF</w:t>
      </w:r>
      <w:proofErr w:type="spellEnd"/>
      <w:r w:rsidR="009F548A" w:rsidRPr="009F548A">
        <w:t xml:space="preserve"> creates a service operation including an instruction/rule to the </w:t>
      </w:r>
      <w:proofErr w:type="spellStart"/>
      <w:r w:rsidR="009F548A" w:rsidRPr="009F548A">
        <w:t>EASDF</w:t>
      </w:r>
      <w:proofErr w:type="spellEnd"/>
      <w:r w:rsidR="009F548A" w:rsidRPr="009F548A">
        <w:t xml:space="preserve"> as described in step 19. </w:t>
      </w:r>
    </w:p>
    <w:p w14:paraId="07EDC4AE" w14:textId="246AFB55" w:rsidR="009F548A" w:rsidRPr="009F548A" w:rsidRDefault="009F548A" w:rsidP="009F548A">
      <w:pPr>
        <w:pStyle w:val="B1"/>
      </w:pPr>
      <w:r w:rsidRPr="009F548A">
        <w:t>2</w:t>
      </w:r>
      <w:r w:rsidR="007A3BF4">
        <w:rPr>
          <w:lang w:val="en-GB"/>
        </w:rPr>
        <w:t>0</w:t>
      </w:r>
      <w:r w:rsidRPr="009F548A">
        <w:t>.</w:t>
      </w:r>
      <w:r w:rsidRPr="009F548A">
        <w:tab/>
        <w:t xml:space="preserve">The </w:t>
      </w:r>
      <w:proofErr w:type="spellStart"/>
      <w:r w:rsidRPr="009F548A">
        <w:t>EASDF</w:t>
      </w:r>
      <w:proofErr w:type="spellEnd"/>
      <w:r w:rsidRPr="009F548A">
        <w:t xml:space="preserve"> acknowledges the request</w:t>
      </w:r>
    </w:p>
    <w:p w14:paraId="479F0DDE" w14:textId="32BFDE9C" w:rsidR="009F548A" w:rsidRPr="009F548A" w:rsidRDefault="009F548A" w:rsidP="009F548A">
      <w:pPr>
        <w:pStyle w:val="B1"/>
      </w:pPr>
      <w:r w:rsidRPr="009F548A">
        <w:t>2</w:t>
      </w:r>
      <w:r w:rsidR="007A3BF4">
        <w:rPr>
          <w:lang w:val="en-GB"/>
        </w:rPr>
        <w:t>1</w:t>
      </w:r>
      <w:r w:rsidRPr="009F548A">
        <w:t>.</w:t>
      </w:r>
      <w:r w:rsidRPr="009F548A">
        <w:tab/>
        <w:t xml:space="preserve">The </w:t>
      </w:r>
      <w:proofErr w:type="spellStart"/>
      <w:r w:rsidRPr="009F548A">
        <w:t>EASDF</w:t>
      </w:r>
      <w:proofErr w:type="spellEnd"/>
      <w:r w:rsidRPr="009F548A">
        <w:t xml:space="preserve"> constructs a DNS response or forwards the DNS response to the UE as instructed in steps 19-20.</w:t>
      </w:r>
    </w:p>
    <w:p w14:paraId="3BE3E281" w14:textId="77BBE6EB" w:rsidR="009F548A" w:rsidRPr="009F548A" w:rsidRDefault="009F548A" w:rsidP="009F548A">
      <w:pPr>
        <w:pStyle w:val="B1"/>
      </w:pPr>
      <w:r w:rsidRPr="009F548A">
        <w:t>2</w:t>
      </w:r>
      <w:r w:rsidR="007A3BF4">
        <w:rPr>
          <w:lang w:val="en-GB"/>
        </w:rPr>
        <w:t>2</w:t>
      </w:r>
      <w:r w:rsidRPr="009F548A">
        <w:t xml:space="preserve">.The </w:t>
      </w:r>
      <w:proofErr w:type="spellStart"/>
      <w:r w:rsidRPr="009F548A">
        <w:t>EASDF</w:t>
      </w:r>
      <w:proofErr w:type="spellEnd"/>
      <w:r w:rsidRPr="009F548A">
        <w:t xml:space="preserve"> provides the DNS response with the selected EAS IP address(es) to the UE via the existing PDU session</w:t>
      </w:r>
    </w:p>
    <w:p w14:paraId="30753513" w14:textId="75385769" w:rsidR="009F548A" w:rsidRPr="009F548A" w:rsidRDefault="009F548A" w:rsidP="009F548A">
      <w:pPr>
        <w:pStyle w:val="B1"/>
      </w:pPr>
      <w:r w:rsidRPr="009F548A">
        <w:t>2</w:t>
      </w:r>
      <w:r w:rsidR="007A3BF4">
        <w:rPr>
          <w:lang w:val="en-GB"/>
        </w:rPr>
        <w:t>3</w:t>
      </w:r>
      <w:r w:rsidRPr="009F548A">
        <w:t>.</w:t>
      </w:r>
      <w:r w:rsidRPr="009F548A">
        <w:tab/>
        <w:t>The application in the UE connects to the selected EAS server.</w:t>
      </w:r>
    </w:p>
    <w:p w14:paraId="635397CB" w14:textId="77777777" w:rsidR="009F548A" w:rsidRDefault="009F548A" w:rsidP="00B85048">
      <w:pPr>
        <w:keepLines/>
        <w:ind w:left="1135" w:hanging="851"/>
        <w:rPr>
          <w:rFonts w:eastAsia="DengXian"/>
          <w:color w:val="FF0000"/>
          <w:lang w:eastAsia="ko-KR"/>
        </w:rPr>
      </w:pPr>
    </w:p>
    <w:p w14:paraId="78BC48A9" w14:textId="77777777" w:rsidR="00B85048" w:rsidRDefault="00B85048" w:rsidP="00B85048">
      <w:pPr>
        <w:keepNext/>
        <w:keepLines/>
        <w:spacing w:before="120"/>
        <w:ind w:left="1134" w:hanging="1134"/>
        <w:outlineLvl w:val="2"/>
        <w:rPr>
          <w:rFonts w:ascii="Arial" w:eastAsia="DengXian" w:hAnsi="Arial"/>
          <w:sz w:val="28"/>
          <w:lang w:eastAsia="zh-CN"/>
        </w:rPr>
      </w:pPr>
      <w:bookmarkStart w:id="47" w:name="_Toc326248711"/>
      <w:bookmarkStart w:id="48" w:name="_Toc510604409"/>
      <w:bookmarkStart w:id="49" w:name="_Toc92875664"/>
      <w:bookmarkStart w:id="50" w:name="_Toc93070688"/>
      <w:proofErr w:type="spellStart"/>
      <w:r>
        <w:rPr>
          <w:rFonts w:ascii="Arial" w:eastAsia="DengXian" w:hAnsi="Arial"/>
          <w:sz w:val="28"/>
          <w:lang w:eastAsia="zh-CN"/>
        </w:rPr>
        <w:t>6.X.4</w:t>
      </w:r>
      <w:proofErr w:type="spellEnd"/>
      <w:r>
        <w:rPr>
          <w:rFonts w:ascii="Arial" w:eastAsia="DengXian" w:hAnsi="Arial"/>
          <w:sz w:val="28"/>
          <w:lang w:eastAsia="zh-CN"/>
        </w:rPr>
        <w:tab/>
      </w:r>
      <w:bookmarkEnd w:id="47"/>
      <w:bookmarkEnd w:id="48"/>
      <w:bookmarkEnd w:id="49"/>
      <w:r>
        <w:rPr>
          <w:rFonts w:ascii="Arial" w:eastAsia="DengXian" w:hAnsi="Arial"/>
          <w:sz w:val="28"/>
        </w:rPr>
        <w:t xml:space="preserve">Impacts on services, </w:t>
      </w:r>
      <w:proofErr w:type="gramStart"/>
      <w:r>
        <w:rPr>
          <w:rFonts w:ascii="Arial" w:eastAsia="DengXian" w:hAnsi="Arial"/>
          <w:sz w:val="28"/>
        </w:rPr>
        <w:t>entities</w:t>
      </w:r>
      <w:proofErr w:type="gramEnd"/>
      <w:r>
        <w:rPr>
          <w:rFonts w:ascii="Arial" w:eastAsia="DengXian" w:hAnsi="Arial"/>
          <w:sz w:val="28"/>
        </w:rPr>
        <w:t xml:space="preserve"> and interfaces</w:t>
      </w:r>
      <w:bookmarkEnd w:id="50"/>
    </w:p>
    <w:p w14:paraId="6A3C78BF" w14:textId="77777777" w:rsidR="00B85048" w:rsidRDefault="00B85048" w:rsidP="00B85048">
      <w:pPr>
        <w:keepLines/>
        <w:ind w:left="1135" w:hanging="851"/>
        <w:rPr>
          <w:rFonts w:eastAsia="DengXian"/>
          <w:color w:val="FF0000"/>
        </w:rPr>
      </w:pPr>
      <w:r>
        <w:rPr>
          <w:rFonts w:eastAsia="DengXian"/>
          <w:color w:val="FF0000"/>
        </w:rPr>
        <w:t>Editor's Note: This clause captures impacts on existing and/or new 3GPP nodes and functional elements.</w:t>
      </w:r>
    </w:p>
    <w:p w14:paraId="232C7C19" w14:textId="45F4A8B1" w:rsidR="00003AE5" w:rsidRDefault="007A3BF4" w:rsidP="00B25242">
      <w:pPr>
        <w:rPr>
          <w:ins w:id="51" w:author="Lenovo DK r2" w:date="2024-02-29T10:07:00Z"/>
        </w:rPr>
      </w:pPr>
      <w:del w:id="52" w:author="Lenovo DK r1" w:date="2024-02-28T08:39:00Z">
        <w:r w:rsidRPr="0016070A" w:rsidDel="0016070A">
          <w:rPr>
            <w:highlight w:val="yellow"/>
          </w:rPr>
          <w:delText>No new impact</w:delText>
        </w:r>
      </w:del>
      <w:proofErr w:type="spellStart"/>
      <w:ins w:id="53" w:author="Lenovo DK r1" w:date="2024-02-28T08:39:00Z">
        <w:r w:rsidR="0016070A" w:rsidRPr="0016070A">
          <w:rPr>
            <w:highlight w:val="yellow"/>
          </w:rPr>
          <w:t>SMF</w:t>
        </w:r>
        <w:proofErr w:type="spellEnd"/>
        <w:r w:rsidR="0016070A" w:rsidRPr="0016070A">
          <w:rPr>
            <w:highlight w:val="yellow"/>
          </w:rPr>
          <w:t xml:space="preserve"> requesting existing analytics during DNS request/response.</w:t>
        </w:r>
      </w:ins>
    </w:p>
    <w:p w14:paraId="4201146D" w14:textId="00B10366" w:rsidR="00113ADA" w:rsidRDefault="00113ADA" w:rsidP="00B25242">
      <w:pPr>
        <w:rPr>
          <w:rFonts w:ascii="Arial" w:hAnsi="Arial" w:cs="Arial"/>
          <w:color w:val="FF0000"/>
          <w:sz w:val="22"/>
          <w:szCs w:val="22"/>
        </w:rPr>
      </w:pPr>
      <w:ins w:id="54" w:author="Lenovo DK r2" w:date="2024-02-29T10:07:00Z">
        <w:r w:rsidRPr="00113ADA">
          <w:rPr>
            <w:highlight w:val="green"/>
          </w:rPr>
          <w:lastRenderedPageBreak/>
          <w:t>There are no impacts on the DN performance and/or Service Experience analytics as defined in 3GPP TS 23.288</w:t>
        </w:r>
      </w:ins>
    </w:p>
    <w:p w14:paraId="5B66FB46" w14:textId="77777777" w:rsidR="00003AE5" w:rsidRPr="00374B9F" w:rsidRDefault="00003AE5" w:rsidP="0062697A">
      <w:pPr>
        <w:pStyle w:val="B1"/>
        <w:rPr>
          <w:rFonts w:ascii="Arial" w:hAnsi="Arial" w:cs="Arial"/>
          <w:color w:val="FF0000"/>
          <w:sz w:val="22"/>
          <w:szCs w:val="22"/>
          <w:lang w:val="en-GB"/>
        </w:rPr>
      </w:pPr>
    </w:p>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FEA32" w14:textId="77777777" w:rsidR="008736D5" w:rsidRPr="00374B9F" w:rsidRDefault="008736D5">
      <w:r w:rsidRPr="00374B9F">
        <w:separator/>
      </w:r>
    </w:p>
  </w:endnote>
  <w:endnote w:type="continuationSeparator" w:id="0">
    <w:p w14:paraId="49858490" w14:textId="77777777" w:rsidR="008736D5" w:rsidRPr="00374B9F" w:rsidRDefault="008736D5">
      <w:r w:rsidRPr="00374B9F">
        <w:continuationSeparator/>
      </w:r>
    </w:p>
  </w:endnote>
  <w:endnote w:type="continuationNotice" w:id="1">
    <w:p w14:paraId="5C3F77AF" w14:textId="77777777" w:rsidR="008736D5" w:rsidRPr="00374B9F" w:rsidRDefault="00873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C0DBB" w14:textId="77777777" w:rsidR="008736D5" w:rsidRPr="00374B9F" w:rsidRDefault="008736D5">
      <w:r w:rsidRPr="00374B9F">
        <w:separator/>
      </w:r>
    </w:p>
  </w:footnote>
  <w:footnote w:type="continuationSeparator" w:id="0">
    <w:p w14:paraId="0BB41C25" w14:textId="77777777" w:rsidR="008736D5" w:rsidRPr="00374B9F" w:rsidRDefault="008736D5">
      <w:r w:rsidRPr="00374B9F">
        <w:continuationSeparator/>
      </w:r>
    </w:p>
  </w:footnote>
  <w:footnote w:type="continuationNotice" w:id="1">
    <w:p w14:paraId="331A8B0B" w14:textId="77777777" w:rsidR="008736D5" w:rsidRPr="00374B9F" w:rsidRDefault="008736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22E4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E02D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76C982"/>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323917">
    <w:abstractNumId w:val="2"/>
  </w:num>
  <w:num w:numId="35" w16cid:durableId="442849146">
    <w:abstractNumId w:val="1"/>
  </w:num>
  <w:num w:numId="36" w16cid:durableId="1034694944">
    <w:abstractNumId w:val="0"/>
  </w:num>
  <w:num w:numId="37" w16cid:durableId="1277443964">
    <w:abstractNumId w:val="2"/>
  </w:num>
  <w:num w:numId="38" w16cid:durableId="1771850755">
    <w:abstractNumId w:val="1"/>
  </w:num>
  <w:num w:numId="39" w16cid:durableId="2100104408">
    <w:abstractNumId w:val="0"/>
  </w:num>
  <w:num w:numId="40" w16cid:durableId="257107833">
    <w:abstractNumId w:val="2"/>
  </w:num>
  <w:num w:numId="41" w16cid:durableId="2138909333">
    <w:abstractNumId w:val="1"/>
  </w:num>
  <w:num w:numId="42" w16cid:durableId="1695156663">
    <w:abstractNumId w:val="0"/>
  </w:num>
  <w:num w:numId="43" w16cid:durableId="1370498461">
    <w:abstractNumId w:val="2"/>
  </w:num>
  <w:num w:numId="44" w16cid:durableId="29689618">
    <w:abstractNumId w:val="1"/>
  </w:num>
  <w:num w:numId="45" w16cid:durableId="1530098154">
    <w:abstractNumId w:val="0"/>
  </w:num>
  <w:num w:numId="46" w16cid:durableId="1268780231">
    <w:abstractNumId w:val="2"/>
  </w:num>
  <w:num w:numId="47" w16cid:durableId="1104038604">
    <w:abstractNumId w:val="1"/>
  </w:num>
  <w:num w:numId="48" w16cid:durableId="1821648383">
    <w:abstractNumId w:val="0"/>
  </w:num>
  <w:num w:numId="49" w16cid:durableId="392046174">
    <w:abstractNumId w:val="2"/>
  </w:num>
  <w:num w:numId="50" w16cid:durableId="1983849164">
    <w:abstractNumId w:val="1"/>
  </w:num>
  <w:num w:numId="51" w16cid:durableId="192495156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rson w15:author="Lenovo DK r2">
    <w15:presenceInfo w15:providerId="None" w15:userId="Lenovo D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5D35"/>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57FC6"/>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4D9F"/>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ADA"/>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809"/>
    <w:rsid w:val="00131B46"/>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0F37"/>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070A"/>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B8"/>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E6C"/>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7D3"/>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225D"/>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2CB"/>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544B"/>
    <w:rsid w:val="00545A24"/>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676"/>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4F9"/>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06A"/>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E4A"/>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BF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429"/>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36D5"/>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28"/>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2D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192B"/>
    <w:rsid w:val="009F232E"/>
    <w:rsid w:val="009F2389"/>
    <w:rsid w:val="009F3515"/>
    <w:rsid w:val="009F3E0E"/>
    <w:rsid w:val="009F40F0"/>
    <w:rsid w:val="009F4119"/>
    <w:rsid w:val="009F437F"/>
    <w:rsid w:val="009F446B"/>
    <w:rsid w:val="009F548A"/>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A74"/>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9FE"/>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743"/>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242"/>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048"/>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257"/>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4A4"/>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A6D"/>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A5"/>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6C1"/>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7659037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6</Pages>
  <Words>1703</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r2</cp:lastModifiedBy>
  <cp:revision>11</cp:revision>
  <cp:lastPrinted>2019-01-15T01:23:00Z</cp:lastPrinted>
  <dcterms:created xsi:type="dcterms:W3CDTF">2024-02-28T08:14:00Z</dcterms:created>
  <dcterms:modified xsi:type="dcterms:W3CDTF">2024-03-01T00:09:00Z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